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158AE" w14:textId="77777777" w:rsidR="00340F23" w:rsidRPr="000A5F08" w:rsidRDefault="00340F23" w:rsidP="00340F23">
      <w:pPr>
        <w:ind w:firstLine="0"/>
        <w:jc w:val="center"/>
        <w:rPr>
          <w:b/>
        </w:rPr>
      </w:pPr>
      <w:r w:rsidRPr="000A5F08">
        <w:rPr>
          <w:b/>
        </w:rPr>
        <w:t>З А П О В Е Д</w:t>
      </w:r>
    </w:p>
    <w:p w14:paraId="0993CB94" w14:textId="77777777" w:rsidR="00340F23" w:rsidRPr="000A5F08" w:rsidRDefault="00340F23" w:rsidP="00340F23">
      <w:pPr>
        <w:tabs>
          <w:tab w:val="center" w:pos="4536"/>
          <w:tab w:val="right" w:pos="9072"/>
        </w:tabs>
        <w:spacing w:before="0" w:after="0" w:line="240" w:lineRule="auto"/>
        <w:ind w:firstLine="0"/>
        <w:jc w:val="both"/>
      </w:pPr>
    </w:p>
    <w:p w14:paraId="05F5A15F" w14:textId="77777777" w:rsidR="00340F23" w:rsidRPr="000A5F08" w:rsidRDefault="00340F23" w:rsidP="00340F23">
      <w:pPr>
        <w:spacing w:before="0" w:after="0"/>
        <w:ind w:firstLine="0"/>
        <w:jc w:val="both"/>
        <w:rPr>
          <w:bCs/>
        </w:rPr>
      </w:pPr>
    </w:p>
    <w:p w14:paraId="3B3C5A42" w14:textId="64323F50" w:rsidR="00340F23" w:rsidRPr="000A5F08" w:rsidRDefault="00340F23" w:rsidP="00340F23">
      <w:pPr>
        <w:spacing w:before="0" w:after="0"/>
        <w:ind w:right="-1" w:firstLine="0"/>
        <w:jc w:val="both"/>
      </w:pPr>
      <w:r w:rsidRPr="000A5F08">
        <w:rPr>
          <w:bCs/>
        </w:rPr>
        <w:t>На основание чл. 25, ал. 4 от Закона за администрацията и чл. 5, ал. 4 от Устройствения правилник на Министерството на регионалното р</w:t>
      </w:r>
      <w:r w:rsidR="004262A0">
        <w:rPr>
          <w:bCs/>
        </w:rPr>
        <w:t>азвитие и благоустройството</w:t>
      </w:r>
      <w:r w:rsidRPr="000A5F08">
        <w:rPr>
          <w:bCs/>
        </w:rPr>
        <w:t>, приет с П</w:t>
      </w:r>
      <w:r w:rsidR="004262A0">
        <w:rPr>
          <w:bCs/>
        </w:rPr>
        <w:t>остановление</w:t>
      </w:r>
      <w:r w:rsidRPr="000A5F08">
        <w:rPr>
          <w:bCs/>
        </w:rPr>
        <w:t xml:space="preserve"> № 171 от 16.08.2017 г.</w:t>
      </w:r>
      <w:r w:rsidR="004262A0">
        <w:rPr>
          <w:bCs/>
        </w:rPr>
        <w:t xml:space="preserve"> на Министерския съвет (</w:t>
      </w:r>
      <w:proofErr w:type="spellStart"/>
      <w:r w:rsidR="004262A0">
        <w:rPr>
          <w:bCs/>
          <w:iCs/>
        </w:rPr>
        <w:t>о</w:t>
      </w:r>
      <w:r w:rsidRPr="000A5F08">
        <w:rPr>
          <w:bCs/>
          <w:iCs/>
        </w:rPr>
        <w:t>бн</w:t>
      </w:r>
      <w:proofErr w:type="spellEnd"/>
      <w:r w:rsidRPr="000A5F08">
        <w:rPr>
          <w:bCs/>
          <w:iCs/>
        </w:rPr>
        <w:t xml:space="preserve">. ДВ. бр. 68 от 22 </w:t>
      </w:r>
      <w:r w:rsidR="004262A0">
        <w:rPr>
          <w:bCs/>
          <w:iCs/>
        </w:rPr>
        <w:t>а</w:t>
      </w:r>
      <w:r w:rsidRPr="000A5F08">
        <w:rPr>
          <w:bCs/>
          <w:iCs/>
        </w:rPr>
        <w:t xml:space="preserve">вгуст 2017 </w:t>
      </w:r>
      <w:r w:rsidR="004262A0">
        <w:rPr>
          <w:bCs/>
          <w:iCs/>
        </w:rPr>
        <w:t xml:space="preserve">г.) </w:t>
      </w:r>
      <w:r w:rsidRPr="000A5F08">
        <w:rPr>
          <w:bCs/>
        </w:rPr>
        <w:t>и чл. 35 на Правилник</w:t>
      </w:r>
      <w:r w:rsidR="004262A0">
        <w:rPr>
          <w:bCs/>
        </w:rPr>
        <w:t>а</w:t>
      </w:r>
      <w:r w:rsidRPr="000A5F08">
        <w:rPr>
          <w:bCs/>
        </w:rPr>
        <w:t xml:space="preserve"> за прилагане на закона за регионалното развитие</w:t>
      </w:r>
      <w:r w:rsidR="004262A0">
        <w:rPr>
          <w:bCs/>
        </w:rPr>
        <w:t>,</w:t>
      </w:r>
      <w:r w:rsidRPr="000A5F08">
        <w:rPr>
          <w:bCs/>
        </w:rPr>
        <w:t xml:space="preserve"> приет с </w:t>
      </w:r>
      <w:r w:rsidR="004262A0" w:rsidRPr="000A5F08">
        <w:rPr>
          <w:bCs/>
        </w:rPr>
        <w:t>П</w:t>
      </w:r>
      <w:r w:rsidR="004262A0">
        <w:rPr>
          <w:bCs/>
        </w:rPr>
        <w:t>остановление</w:t>
      </w:r>
      <w:r w:rsidR="004262A0" w:rsidRPr="000A5F08">
        <w:rPr>
          <w:bCs/>
        </w:rPr>
        <w:t xml:space="preserve"> </w:t>
      </w:r>
      <w:r w:rsidRPr="000A5F08">
        <w:rPr>
          <w:bCs/>
        </w:rPr>
        <w:t xml:space="preserve">№ 183 от 04.08.2020 г. </w:t>
      </w:r>
      <w:r w:rsidR="004262A0">
        <w:rPr>
          <w:bCs/>
        </w:rPr>
        <w:t>на Министерския съвет (</w:t>
      </w:r>
      <w:proofErr w:type="spellStart"/>
      <w:r w:rsidR="004262A0">
        <w:rPr>
          <w:bCs/>
        </w:rPr>
        <w:t>о</w:t>
      </w:r>
      <w:r w:rsidRPr="000A5F08">
        <w:rPr>
          <w:bCs/>
        </w:rPr>
        <w:t>бн</w:t>
      </w:r>
      <w:proofErr w:type="spellEnd"/>
      <w:r w:rsidRPr="000A5F08">
        <w:rPr>
          <w:bCs/>
        </w:rPr>
        <w:t xml:space="preserve">. ДВ. бр. 70 от 7 </w:t>
      </w:r>
      <w:r w:rsidR="004262A0">
        <w:rPr>
          <w:bCs/>
        </w:rPr>
        <w:t>а</w:t>
      </w:r>
      <w:r w:rsidRPr="000A5F08">
        <w:rPr>
          <w:bCs/>
        </w:rPr>
        <w:t>вгуст 2020 г.</w:t>
      </w:r>
      <w:r w:rsidR="004262A0">
        <w:rPr>
          <w:bCs/>
        </w:rPr>
        <w:t>)</w:t>
      </w:r>
      <w:r w:rsidRPr="000A5F08">
        <w:rPr>
          <w:bCs/>
        </w:rPr>
        <w:t xml:space="preserve"> във </w:t>
      </w:r>
      <w:proofErr w:type="spellStart"/>
      <w:r w:rsidRPr="000A5F08">
        <w:rPr>
          <w:bCs/>
        </w:rPr>
        <w:t>вр</w:t>
      </w:r>
      <w:proofErr w:type="spellEnd"/>
      <w:r w:rsidRPr="000A5F08">
        <w:rPr>
          <w:bCs/>
        </w:rPr>
        <w:t>. с чл. 18, ал. 15 от Закона за регионалното развитие</w:t>
      </w:r>
    </w:p>
    <w:p w14:paraId="155F57EB" w14:textId="77777777" w:rsidR="00340F23" w:rsidRPr="000A5F08" w:rsidRDefault="00340F23" w:rsidP="00340F23">
      <w:pPr>
        <w:spacing w:before="0" w:after="0"/>
        <w:ind w:right="-1" w:firstLine="698"/>
        <w:jc w:val="center"/>
        <w:rPr>
          <w:b/>
        </w:rPr>
      </w:pPr>
    </w:p>
    <w:p w14:paraId="05BC7FDB" w14:textId="77777777" w:rsidR="00340F23" w:rsidRPr="000A5F08" w:rsidRDefault="00340F23" w:rsidP="00340F23">
      <w:pPr>
        <w:spacing w:before="0" w:after="0"/>
        <w:ind w:right="-1" w:firstLine="698"/>
        <w:jc w:val="center"/>
        <w:rPr>
          <w:b/>
        </w:rPr>
      </w:pPr>
      <w:r w:rsidRPr="000A5F08">
        <w:rPr>
          <w:b/>
        </w:rPr>
        <w:t>О П Р Е Д Е Л Я М:</w:t>
      </w:r>
    </w:p>
    <w:p w14:paraId="2B81B1DA" w14:textId="77777777" w:rsidR="00340F23" w:rsidRPr="000A5F08" w:rsidRDefault="00340F23" w:rsidP="00340F23">
      <w:pPr>
        <w:spacing w:before="0" w:after="0"/>
        <w:ind w:right="-1" w:firstLine="698"/>
        <w:jc w:val="both"/>
      </w:pPr>
    </w:p>
    <w:p w14:paraId="2990C200" w14:textId="77777777" w:rsidR="00340F23" w:rsidRPr="000A5F08" w:rsidRDefault="00340F23" w:rsidP="00340F23">
      <w:pPr>
        <w:spacing w:before="0" w:after="0"/>
        <w:ind w:right="-1" w:firstLine="698"/>
        <w:jc w:val="both"/>
      </w:pPr>
    </w:p>
    <w:p w14:paraId="316F509E" w14:textId="77777777" w:rsidR="00340F23" w:rsidRPr="000A5F08" w:rsidRDefault="00340F23" w:rsidP="00340F23">
      <w:pPr>
        <w:spacing w:before="0" w:after="0"/>
        <w:ind w:right="-1" w:firstLine="698"/>
        <w:jc w:val="both"/>
        <w:rPr>
          <w:bCs/>
        </w:rPr>
      </w:pPr>
      <w:r w:rsidRPr="000A5F08">
        <w:rPr>
          <w:bCs/>
        </w:rPr>
        <w:t>Поименен състав на Регионалния съвет за развитие (РСР) на Югозападен регион за планиране:</w:t>
      </w:r>
    </w:p>
    <w:p w14:paraId="16749657" w14:textId="77777777" w:rsidR="00340F23" w:rsidRPr="000A5F08" w:rsidRDefault="00340F23" w:rsidP="00340F23">
      <w:pPr>
        <w:spacing w:before="0" w:after="0"/>
        <w:ind w:right="-1" w:firstLine="698"/>
        <w:jc w:val="both"/>
        <w:rPr>
          <w:b/>
        </w:rPr>
      </w:pPr>
    </w:p>
    <w:p w14:paraId="11B85263" w14:textId="77777777" w:rsidR="00340F23" w:rsidRPr="000A5F08" w:rsidRDefault="00340F23" w:rsidP="00340F23">
      <w:pPr>
        <w:pStyle w:val="ListParagraph"/>
        <w:numPr>
          <w:ilvl w:val="0"/>
          <w:numId w:val="5"/>
        </w:numPr>
        <w:spacing w:before="0" w:after="120" w:line="360" w:lineRule="auto"/>
        <w:ind w:left="0" w:firstLine="142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A5F08">
        <w:rPr>
          <w:rFonts w:ascii="Times New Roman" w:hAnsi="Times New Roman"/>
          <w:b/>
          <w:sz w:val="24"/>
          <w:szCs w:val="24"/>
        </w:rPr>
        <w:t>Членове с право на глас по чл. 18, ал. 4, т. 1 и т. 2 от Закона за регионалното развитие (ЗРР) при вземането на всички решения от компетентността на РСР, във връзка с чл. 19 от ЗРР:</w:t>
      </w:r>
    </w:p>
    <w:p w14:paraId="673D5E14" w14:textId="3554E68F" w:rsidR="00340F23" w:rsidRPr="000A5F08" w:rsidRDefault="00FC070C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Георги Динев</w:t>
      </w:r>
      <w:r w:rsidR="00340F23" w:rsidRPr="000A5F08">
        <w:rPr>
          <w:rFonts w:ascii="Times New Roman" w:hAnsi="Times New Roman"/>
          <w:b/>
          <w:sz w:val="24"/>
          <w:szCs w:val="24"/>
        </w:rPr>
        <w:t xml:space="preserve"> </w:t>
      </w:r>
      <w:r w:rsidR="00340F23" w:rsidRPr="000A5F08">
        <w:rPr>
          <w:rFonts w:ascii="Times New Roman" w:hAnsi="Times New Roman"/>
          <w:sz w:val="24"/>
          <w:szCs w:val="24"/>
        </w:rPr>
        <w:t>– областен управител на област Благоевград.</w:t>
      </w:r>
    </w:p>
    <w:p w14:paraId="384F155C" w14:textId="77777777" w:rsidR="00340F23" w:rsidRPr="000A5F08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A5F08">
        <w:rPr>
          <w:rFonts w:ascii="Times New Roman" w:hAnsi="Times New Roman"/>
          <w:b/>
          <w:sz w:val="24"/>
          <w:szCs w:val="24"/>
        </w:rPr>
        <w:t xml:space="preserve">инж. Александър </w:t>
      </w:r>
      <w:proofErr w:type="spellStart"/>
      <w:r w:rsidRPr="000A5F08">
        <w:rPr>
          <w:rFonts w:ascii="Times New Roman" w:hAnsi="Times New Roman"/>
          <w:b/>
          <w:sz w:val="24"/>
          <w:szCs w:val="24"/>
        </w:rPr>
        <w:t>Пандурски</w:t>
      </w:r>
      <w:proofErr w:type="spellEnd"/>
      <w:r w:rsidRPr="000A5F08">
        <w:rPr>
          <w:rFonts w:ascii="Times New Roman" w:hAnsi="Times New Roman"/>
          <w:b/>
          <w:sz w:val="24"/>
          <w:szCs w:val="24"/>
        </w:rPr>
        <w:t xml:space="preserve"> </w:t>
      </w:r>
      <w:r w:rsidRPr="000A5F08">
        <w:rPr>
          <w:rFonts w:ascii="Times New Roman" w:hAnsi="Times New Roman"/>
          <w:sz w:val="24"/>
          <w:szCs w:val="24"/>
        </w:rPr>
        <w:t>– областен управител на област Кюстендил.</w:t>
      </w:r>
    </w:p>
    <w:p w14:paraId="4CF33A12" w14:textId="77777777" w:rsidR="00340F23" w:rsidRPr="000A5F08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A5F08">
        <w:rPr>
          <w:rFonts w:ascii="Times New Roman" w:hAnsi="Times New Roman"/>
          <w:b/>
          <w:sz w:val="24"/>
          <w:szCs w:val="24"/>
        </w:rPr>
        <w:t xml:space="preserve">Людмил Веселинов </w:t>
      </w:r>
      <w:r w:rsidRPr="000A5F08">
        <w:rPr>
          <w:rFonts w:ascii="Times New Roman" w:hAnsi="Times New Roman"/>
          <w:sz w:val="24"/>
          <w:szCs w:val="24"/>
        </w:rPr>
        <w:t>– областен управител на област Перник.</w:t>
      </w:r>
    </w:p>
    <w:p w14:paraId="2A07A19A" w14:textId="43111ABF" w:rsidR="00340F23" w:rsidRPr="000A5F08" w:rsidRDefault="00A24316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Стефан Арсов</w:t>
      </w:r>
      <w:r w:rsidR="00340F23" w:rsidRPr="000A5F08">
        <w:rPr>
          <w:rFonts w:ascii="Times New Roman" w:hAnsi="Times New Roman"/>
          <w:b/>
          <w:sz w:val="24"/>
          <w:szCs w:val="24"/>
        </w:rPr>
        <w:t xml:space="preserve"> </w:t>
      </w:r>
      <w:r w:rsidR="00340F23" w:rsidRPr="000A5F08">
        <w:rPr>
          <w:rFonts w:ascii="Times New Roman" w:hAnsi="Times New Roman"/>
          <w:sz w:val="24"/>
          <w:szCs w:val="24"/>
        </w:rPr>
        <w:t>– областен управител на областна администрация София.</w:t>
      </w:r>
    </w:p>
    <w:p w14:paraId="01CF5B5A" w14:textId="2BE49A43" w:rsidR="00340F23" w:rsidRPr="00E7603F" w:rsidRDefault="00A24316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Силвия Арнаутска</w:t>
      </w:r>
      <w:r w:rsidR="00340F23" w:rsidRPr="00E7603F">
        <w:rPr>
          <w:rFonts w:ascii="Times New Roman" w:hAnsi="Times New Roman"/>
          <w:b/>
          <w:sz w:val="24"/>
          <w:szCs w:val="24"/>
        </w:rPr>
        <w:t xml:space="preserve"> </w:t>
      </w:r>
      <w:r w:rsidR="00340F23" w:rsidRPr="00E7603F">
        <w:rPr>
          <w:rFonts w:ascii="Times New Roman" w:hAnsi="Times New Roman"/>
          <w:sz w:val="24"/>
          <w:szCs w:val="24"/>
        </w:rPr>
        <w:t>– областен управител на област Софийска.</w:t>
      </w:r>
    </w:p>
    <w:p w14:paraId="0AF04D56" w14:textId="77777777" w:rsidR="00340F23" w:rsidRPr="00C9042B" w:rsidRDefault="00340F23" w:rsidP="00340F23">
      <w:pPr>
        <w:spacing w:after="0"/>
        <w:ind w:firstLine="0"/>
        <w:jc w:val="both"/>
        <w:rPr>
          <w:rFonts w:eastAsia="Calibri"/>
          <w:b/>
          <w:lang w:eastAsia="en-US"/>
        </w:rPr>
      </w:pPr>
      <w:r w:rsidRPr="00C9042B">
        <w:rPr>
          <w:b/>
        </w:rPr>
        <w:t>Представители на общините от област Благоевград</w:t>
      </w:r>
      <w:r w:rsidRPr="00C9042B">
        <w:rPr>
          <w:rFonts w:eastAsia="Calibri"/>
          <w:b/>
          <w:lang w:eastAsia="en-US"/>
        </w:rPr>
        <w:t>:</w:t>
      </w:r>
    </w:p>
    <w:p w14:paraId="3FD39437" w14:textId="77777777" w:rsidR="00340F23" w:rsidRPr="00C9042B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C9042B">
        <w:rPr>
          <w:rFonts w:ascii="Times New Roman" w:hAnsi="Times New Roman"/>
          <w:b/>
          <w:sz w:val="24"/>
          <w:szCs w:val="24"/>
        </w:rPr>
        <w:t xml:space="preserve">Методи </w:t>
      </w:r>
      <w:proofErr w:type="spellStart"/>
      <w:r w:rsidRPr="00C9042B">
        <w:rPr>
          <w:rFonts w:ascii="Times New Roman" w:hAnsi="Times New Roman"/>
          <w:b/>
          <w:sz w:val="24"/>
          <w:szCs w:val="24"/>
        </w:rPr>
        <w:t>Байкушев</w:t>
      </w:r>
      <w:proofErr w:type="spellEnd"/>
      <w:r w:rsidRPr="00C9042B">
        <w:rPr>
          <w:rFonts w:ascii="Times New Roman" w:hAnsi="Times New Roman"/>
          <w:sz w:val="24"/>
          <w:szCs w:val="24"/>
        </w:rPr>
        <w:t xml:space="preserve"> – кмет на община Благоевград.</w:t>
      </w:r>
    </w:p>
    <w:p w14:paraId="32E9E6C0" w14:textId="77777777" w:rsidR="00340F23" w:rsidRPr="00C9042B" w:rsidRDefault="00340F23" w:rsidP="00340F23">
      <w:pPr>
        <w:spacing w:before="0" w:after="0"/>
        <w:ind w:right="-1" w:firstLine="0"/>
        <w:jc w:val="both"/>
        <w:rPr>
          <w:b/>
        </w:rPr>
      </w:pPr>
      <w:r w:rsidRPr="00C9042B">
        <w:rPr>
          <w:b/>
        </w:rPr>
        <w:t>Заместник:</w:t>
      </w:r>
    </w:p>
    <w:p w14:paraId="52462A11" w14:textId="3476421C" w:rsidR="00340F23" w:rsidRPr="00C9042B" w:rsidRDefault="00C9042B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Стойчо </w:t>
      </w:r>
      <w:proofErr w:type="spellStart"/>
      <w:r>
        <w:rPr>
          <w:rFonts w:ascii="Times New Roman" w:hAnsi="Times New Roman"/>
          <w:b/>
          <w:sz w:val="24"/>
          <w:szCs w:val="24"/>
        </w:rPr>
        <w:t>Банен</w:t>
      </w:r>
      <w:r w:rsidR="00340F23" w:rsidRPr="00C9042B">
        <w:rPr>
          <w:rFonts w:ascii="Times New Roman" w:hAnsi="Times New Roman"/>
          <w:b/>
          <w:sz w:val="24"/>
          <w:szCs w:val="24"/>
        </w:rPr>
        <w:t>ски</w:t>
      </w:r>
      <w:proofErr w:type="spellEnd"/>
      <w:r w:rsidR="00340F23" w:rsidRPr="00C9042B">
        <w:rPr>
          <w:rFonts w:ascii="Times New Roman" w:hAnsi="Times New Roman"/>
          <w:b/>
          <w:sz w:val="24"/>
          <w:szCs w:val="24"/>
        </w:rPr>
        <w:t xml:space="preserve"> – </w:t>
      </w:r>
      <w:r w:rsidR="00340F23" w:rsidRPr="00C9042B">
        <w:rPr>
          <w:rFonts w:ascii="Times New Roman" w:hAnsi="Times New Roman"/>
          <w:sz w:val="24"/>
          <w:szCs w:val="24"/>
        </w:rPr>
        <w:t>кмет на община Банско.</w:t>
      </w:r>
    </w:p>
    <w:p w14:paraId="68C8B19A" w14:textId="77777777" w:rsidR="00340F23" w:rsidRPr="00FD3296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D329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Атанас Стоянов </w:t>
      </w:r>
      <w:r w:rsidRPr="00FD3296">
        <w:rPr>
          <w:rFonts w:ascii="Times New Roman" w:hAnsi="Times New Roman"/>
          <w:sz w:val="24"/>
          <w:szCs w:val="24"/>
        </w:rPr>
        <w:t>–</w:t>
      </w:r>
      <w:r w:rsidRPr="00FD3296">
        <w:rPr>
          <w:rFonts w:ascii="Times New Roman" w:eastAsia="Times New Roman" w:hAnsi="Times New Roman"/>
          <w:sz w:val="24"/>
          <w:szCs w:val="24"/>
          <w:lang w:eastAsia="bg-BG"/>
        </w:rPr>
        <w:t xml:space="preserve"> кмет на община Сандански.</w:t>
      </w:r>
    </w:p>
    <w:p w14:paraId="76526291" w14:textId="77777777" w:rsidR="00340F23" w:rsidRPr="00FD3296" w:rsidRDefault="00340F23" w:rsidP="00340F23">
      <w:pPr>
        <w:spacing w:before="0" w:after="0"/>
        <w:ind w:right="-1" w:firstLine="0"/>
        <w:jc w:val="both"/>
        <w:rPr>
          <w:b/>
        </w:rPr>
      </w:pPr>
      <w:r w:rsidRPr="00FD3296">
        <w:rPr>
          <w:b/>
        </w:rPr>
        <w:t>Заместник:</w:t>
      </w:r>
    </w:p>
    <w:p w14:paraId="519C5E05" w14:textId="77777777" w:rsidR="00340F23" w:rsidRPr="00FD3296" w:rsidRDefault="00340F23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FD3296">
        <w:rPr>
          <w:rFonts w:ascii="Times New Roman" w:hAnsi="Times New Roman"/>
          <w:b/>
          <w:sz w:val="24"/>
          <w:szCs w:val="24"/>
        </w:rPr>
        <w:lastRenderedPageBreak/>
        <w:t xml:space="preserve">Николай Георгиев – </w:t>
      </w:r>
      <w:r w:rsidRPr="00FD3296">
        <w:rPr>
          <w:rFonts w:ascii="Times New Roman" w:hAnsi="Times New Roman"/>
          <w:sz w:val="24"/>
          <w:szCs w:val="24"/>
        </w:rPr>
        <w:t>кмет на община Кресна.</w:t>
      </w:r>
    </w:p>
    <w:p w14:paraId="76CFBDB4" w14:textId="77777777" w:rsidR="00340F23" w:rsidRPr="00FD3296" w:rsidRDefault="00340F23" w:rsidP="00340F23">
      <w:pPr>
        <w:numPr>
          <w:ilvl w:val="0"/>
          <w:numId w:val="1"/>
        </w:numPr>
        <w:spacing w:before="0" w:after="0"/>
        <w:ind w:right="-1"/>
        <w:jc w:val="both"/>
      </w:pPr>
      <w:proofErr w:type="spellStart"/>
      <w:r w:rsidRPr="00FD3296">
        <w:rPr>
          <w:b/>
        </w:rPr>
        <w:t>Арбен</w:t>
      </w:r>
      <w:proofErr w:type="spellEnd"/>
      <w:r w:rsidRPr="00FD3296">
        <w:rPr>
          <w:b/>
        </w:rPr>
        <w:t xml:space="preserve"> </w:t>
      </w:r>
      <w:proofErr w:type="spellStart"/>
      <w:r w:rsidRPr="00FD3296">
        <w:rPr>
          <w:b/>
        </w:rPr>
        <w:t>Мименов</w:t>
      </w:r>
      <w:proofErr w:type="spellEnd"/>
      <w:r w:rsidRPr="00FD3296">
        <w:t xml:space="preserve"> – кмет на община Сатовча.</w:t>
      </w:r>
    </w:p>
    <w:p w14:paraId="1AADA511" w14:textId="77777777" w:rsidR="00340F23" w:rsidRPr="00FD3296" w:rsidRDefault="00340F23" w:rsidP="00340F23">
      <w:pPr>
        <w:spacing w:before="0" w:after="0"/>
        <w:ind w:right="-1" w:firstLine="0"/>
        <w:jc w:val="both"/>
        <w:rPr>
          <w:b/>
        </w:rPr>
      </w:pPr>
      <w:r w:rsidRPr="00FD3296">
        <w:rPr>
          <w:b/>
        </w:rPr>
        <w:t>Заместник:</w:t>
      </w:r>
    </w:p>
    <w:p w14:paraId="12A24EA0" w14:textId="77777777" w:rsidR="00340F23" w:rsidRPr="00FD3296" w:rsidRDefault="00340F23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FD3296">
        <w:rPr>
          <w:rFonts w:ascii="Times New Roman" w:hAnsi="Times New Roman"/>
          <w:b/>
          <w:sz w:val="24"/>
          <w:szCs w:val="24"/>
        </w:rPr>
        <w:t xml:space="preserve">Мехмед </w:t>
      </w:r>
      <w:proofErr w:type="spellStart"/>
      <w:r w:rsidRPr="00FD3296">
        <w:rPr>
          <w:rFonts w:ascii="Times New Roman" w:hAnsi="Times New Roman"/>
          <w:b/>
          <w:sz w:val="24"/>
          <w:szCs w:val="24"/>
        </w:rPr>
        <w:t>Вакльов</w:t>
      </w:r>
      <w:proofErr w:type="spellEnd"/>
      <w:r w:rsidRPr="00FD3296">
        <w:rPr>
          <w:rFonts w:ascii="Times New Roman" w:hAnsi="Times New Roman"/>
          <w:b/>
          <w:sz w:val="24"/>
          <w:szCs w:val="24"/>
        </w:rPr>
        <w:t xml:space="preserve"> – </w:t>
      </w:r>
      <w:r w:rsidRPr="00FD3296">
        <w:rPr>
          <w:rFonts w:ascii="Times New Roman" w:eastAsia="Times New Roman" w:hAnsi="Times New Roman"/>
          <w:sz w:val="24"/>
          <w:szCs w:val="24"/>
          <w:lang w:eastAsia="bg-BG"/>
        </w:rPr>
        <w:t>кмет на община Якоруда.</w:t>
      </w:r>
    </w:p>
    <w:p w14:paraId="77AF149B" w14:textId="77777777" w:rsidR="00340F23" w:rsidRPr="00FD3296" w:rsidRDefault="00340F23" w:rsidP="00340F23">
      <w:pPr>
        <w:numPr>
          <w:ilvl w:val="0"/>
          <w:numId w:val="1"/>
        </w:numPr>
        <w:spacing w:before="0" w:after="0"/>
        <w:ind w:right="-1"/>
        <w:jc w:val="both"/>
      </w:pPr>
      <w:r w:rsidRPr="00FD3296">
        <w:rPr>
          <w:b/>
        </w:rPr>
        <w:t>Красимир Герчев</w:t>
      </w:r>
      <w:r w:rsidRPr="00FD3296">
        <w:t xml:space="preserve"> – кмет на община Разлог.</w:t>
      </w:r>
    </w:p>
    <w:p w14:paraId="12B67F43" w14:textId="77777777" w:rsidR="00340F23" w:rsidRPr="00FD3296" w:rsidRDefault="00340F23" w:rsidP="00340F23">
      <w:pPr>
        <w:spacing w:before="0" w:after="0"/>
        <w:ind w:right="-1" w:firstLine="0"/>
        <w:jc w:val="both"/>
        <w:rPr>
          <w:b/>
        </w:rPr>
      </w:pPr>
      <w:r w:rsidRPr="00FD3296">
        <w:rPr>
          <w:b/>
        </w:rPr>
        <w:t>Заместник:</w:t>
      </w:r>
    </w:p>
    <w:p w14:paraId="7E3CF80A" w14:textId="77777777" w:rsidR="00340F23" w:rsidRPr="00FD3296" w:rsidRDefault="00340F23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FD3296">
        <w:rPr>
          <w:rFonts w:ascii="Times New Roman" w:hAnsi="Times New Roman"/>
          <w:b/>
          <w:sz w:val="24"/>
          <w:szCs w:val="24"/>
        </w:rPr>
        <w:t xml:space="preserve">Владимир Москов – </w:t>
      </w:r>
      <w:r w:rsidRPr="00FD3296">
        <w:rPr>
          <w:rFonts w:ascii="Times New Roman" w:eastAsia="Times New Roman" w:hAnsi="Times New Roman"/>
          <w:sz w:val="24"/>
          <w:szCs w:val="24"/>
          <w:lang w:eastAsia="bg-BG"/>
        </w:rPr>
        <w:t>кмет на община Гоце Делчев.</w:t>
      </w:r>
    </w:p>
    <w:p w14:paraId="04049B83" w14:textId="77777777" w:rsidR="00340F23" w:rsidRPr="000D2AD3" w:rsidRDefault="00340F23" w:rsidP="00340F23">
      <w:pPr>
        <w:spacing w:after="0"/>
        <w:ind w:firstLine="0"/>
        <w:jc w:val="both"/>
        <w:rPr>
          <w:b/>
        </w:rPr>
      </w:pPr>
      <w:r w:rsidRPr="000D2AD3">
        <w:rPr>
          <w:b/>
        </w:rPr>
        <w:t>Представители на общините от област Кюстендил:</w:t>
      </w:r>
    </w:p>
    <w:p w14:paraId="3FCE9814" w14:textId="77777777" w:rsidR="00340F23" w:rsidRPr="000D2AD3" w:rsidRDefault="00340F23" w:rsidP="00340F23">
      <w:pPr>
        <w:numPr>
          <w:ilvl w:val="0"/>
          <w:numId w:val="1"/>
        </w:numPr>
        <w:spacing w:before="0" w:after="0"/>
        <w:ind w:right="-1"/>
        <w:jc w:val="both"/>
      </w:pPr>
      <w:r w:rsidRPr="000D2AD3">
        <w:rPr>
          <w:rFonts w:eastAsia="Calibri"/>
          <w:b/>
        </w:rPr>
        <w:t>Огнян Атанасов</w:t>
      </w:r>
      <w:r w:rsidRPr="000D2AD3">
        <w:t xml:space="preserve"> – кмет на община Кюстендил.</w:t>
      </w:r>
    </w:p>
    <w:p w14:paraId="73AD0689" w14:textId="77777777" w:rsidR="00340F23" w:rsidRPr="000D2AD3" w:rsidRDefault="00340F23" w:rsidP="00340F23">
      <w:pPr>
        <w:spacing w:before="0" w:after="0"/>
        <w:ind w:right="-1" w:firstLine="0"/>
        <w:jc w:val="both"/>
        <w:rPr>
          <w:b/>
        </w:rPr>
      </w:pPr>
      <w:r w:rsidRPr="000D2AD3">
        <w:rPr>
          <w:b/>
        </w:rPr>
        <w:t>Заместник:</w:t>
      </w:r>
    </w:p>
    <w:p w14:paraId="4FE0BCB7" w14:textId="77777777" w:rsidR="00340F23" w:rsidRPr="000D2AD3" w:rsidRDefault="00340F23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D2AD3">
        <w:rPr>
          <w:rFonts w:ascii="Times New Roman" w:hAnsi="Times New Roman"/>
          <w:b/>
          <w:sz w:val="24"/>
          <w:szCs w:val="24"/>
        </w:rPr>
        <w:t>Костадин Николов</w:t>
      </w:r>
      <w:r w:rsidRPr="000D2AD3">
        <w:rPr>
          <w:rFonts w:ascii="Times New Roman" w:hAnsi="Times New Roman"/>
          <w:sz w:val="24"/>
          <w:szCs w:val="24"/>
        </w:rPr>
        <w:t xml:space="preserve"> – председател на Общински съвет Сапарева баня.</w:t>
      </w:r>
    </w:p>
    <w:p w14:paraId="7BB49790" w14:textId="77777777" w:rsidR="00340F23" w:rsidRPr="000D2AD3" w:rsidRDefault="00340F23" w:rsidP="00340F23">
      <w:pPr>
        <w:numPr>
          <w:ilvl w:val="0"/>
          <w:numId w:val="1"/>
        </w:numPr>
        <w:spacing w:before="0" w:after="0"/>
        <w:ind w:right="-1"/>
        <w:jc w:val="both"/>
      </w:pPr>
      <w:r w:rsidRPr="000D2AD3">
        <w:rPr>
          <w:rFonts w:eastAsia="Calibri"/>
          <w:b/>
        </w:rPr>
        <w:t xml:space="preserve">Първан </w:t>
      </w:r>
      <w:proofErr w:type="spellStart"/>
      <w:r w:rsidRPr="000D2AD3">
        <w:rPr>
          <w:rFonts w:eastAsia="Calibri"/>
          <w:b/>
        </w:rPr>
        <w:t>Дангов</w:t>
      </w:r>
      <w:proofErr w:type="spellEnd"/>
      <w:r w:rsidRPr="000D2AD3">
        <w:t xml:space="preserve"> – кмет на община Дупница.</w:t>
      </w:r>
    </w:p>
    <w:p w14:paraId="5A275C68" w14:textId="77777777" w:rsidR="00340F23" w:rsidRPr="000D2AD3" w:rsidRDefault="00340F23" w:rsidP="00340F23">
      <w:pPr>
        <w:spacing w:before="0" w:after="0"/>
        <w:ind w:right="-1" w:firstLine="0"/>
        <w:jc w:val="both"/>
        <w:rPr>
          <w:b/>
        </w:rPr>
      </w:pPr>
      <w:r w:rsidRPr="000D2AD3">
        <w:rPr>
          <w:b/>
        </w:rPr>
        <w:t>Заместник:</w:t>
      </w:r>
    </w:p>
    <w:p w14:paraId="3310ED9B" w14:textId="77777777" w:rsidR="00340F23" w:rsidRPr="000D2AD3" w:rsidRDefault="00340F23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D2AD3">
        <w:rPr>
          <w:rFonts w:ascii="Times New Roman" w:hAnsi="Times New Roman"/>
          <w:b/>
          <w:sz w:val="24"/>
          <w:szCs w:val="24"/>
        </w:rPr>
        <w:t>Станислав Горов</w:t>
      </w:r>
      <w:r w:rsidRPr="000D2AD3">
        <w:rPr>
          <w:rFonts w:ascii="Times New Roman" w:hAnsi="Times New Roman"/>
          <w:sz w:val="24"/>
          <w:szCs w:val="24"/>
        </w:rPr>
        <w:t xml:space="preserve"> – кмет на община Кочериново.</w:t>
      </w:r>
    </w:p>
    <w:p w14:paraId="2B781566" w14:textId="77777777" w:rsidR="00340F23" w:rsidRPr="000D2AD3" w:rsidRDefault="00340F23" w:rsidP="00340F23">
      <w:pPr>
        <w:spacing w:after="0"/>
        <w:ind w:firstLine="0"/>
        <w:jc w:val="both"/>
        <w:rPr>
          <w:b/>
        </w:rPr>
      </w:pPr>
      <w:r w:rsidRPr="000D2AD3">
        <w:rPr>
          <w:b/>
        </w:rPr>
        <w:t>Представители на общините от област Перник:</w:t>
      </w:r>
    </w:p>
    <w:p w14:paraId="38D9A579" w14:textId="77777777" w:rsidR="00340F23" w:rsidRPr="00D974C7" w:rsidRDefault="00340F23" w:rsidP="00340F23">
      <w:pPr>
        <w:numPr>
          <w:ilvl w:val="0"/>
          <w:numId w:val="1"/>
        </w:numPr>
        <w:spacing w:before="0" w:after="0"/>
        <w:ind w:right="-1"/>
        <w:jc w:val="both"/>
      </w:pPr>
      <w:r w:rsidRPr="00D974C7">
        <w:rPr>
          <w:rFonts w:eastAsia="Calibri"/>
          <w:b/>
        </w:rPr>
        <w:t>Станислав Владимиров</w:t>
      </w:r>
      <w:r w:rsidRPr="00D974C7">
        <w:rPr>
          <w:rFonts w:eastAsia="Calibri"/>
        </w:rPr>
        <w:t xml:space="preserve"> </w:t>
      </w:r>
      <w:r w:rsidRPr="00D974C7">
        <w:t>– кмет на община Перник.</w:t>
      </w:r>
    </w:p>
    <w:p w14:paraId="10ADEE5F" w14:textId="77777777" w:rsidR="00340F23" w:rsidRPr="00D974C7" w:rsidRDefault="00340F23" w:rsidP="00340F23">
      <w:pPr>
        <w:spacing w:before="0" w:after="0"/>
        <w:ind w:right="-1" w:firstLine="0"/>
        <w:jc w:val="both"/>
        <w:rPr>
          <w:b/>
        </w:rPr>
      </w:pPr>
      <w:r w:rsidRPr="00D974C7">
        <w:rPr>
          <w:b/>
        </w:rPr>
        <w:t>Заместник:</w:t>
      </w:r>
    </w:p>
    <w:p w14:paraId="7B9E7D10" w14:textId="77777777" w:rsidR="00340F23" w:rsidRPr="00D974C7" w:rsidRDefault="00340F23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974C7">
        <w:rPr>
          <w:rFonts w:ascii="Times New Roman" w:hAnsi="Times New Roman"/>
          <w:b/>
          <w:sz w:val="24"/>
          <w:szCs w:val="24"/>
        </w:rPr>
        <w:t xml:space="preserve">Ива Борисова </w:t>
      </w:r>
      <w:r w:rsidRPr="00D974C7">
        <w:rPr>
          <w:rFonts w:ascii="Times New Roman" w:hAnsi="Times New Roman"/>
          <w:sz w:val="24"/>
          <w:szCs w:val="24"/>
        </w:rPr>
        <w:t>- председател на Общински съвет Земен.</w:t>
      </w:r>
    </w:p>
    <w:p w14:paraId="0A30C4C1" w14:textId="77777777" w:rsidR="00340F23" w:rsidRPr="00D974C7" w:rsidRDefault="00340F23" w:rsidP="00340F23">
      <w:pPr>
        <w:numPr>
          <w:ilvl w:val="0"/>
          <w:numId w:val="1"/>
        </w:numPr>
        <w:spacing w:before="0" w:after="0"/>
        <w:ind w:right="-1"/>
        <w:jc w:val="both"/>
      </w:pPr>
      <w:r w:rsidRPr="00D974C7">
        <w:rPr>
          <w:rFonts w:eastAsia="Calibri"/>
          <w:b/>
        </w:rPr>
        <w:t>Кирил Стоев</w:t>
      </w:r>
      <w:r w:rsidRPr="00D974C7">
        <w:t xml:space="preserve"> – кмет на община Радомир.</w:t>
      </w:r>
    </w:p>
    <w:p w14:paraId="0BF8CFFF" w14:textId="77777777" w:rsidR="00340F23" w:rsidRPr="00D974C7" w:rsidRDefault="00340F23" w:rsidP="00340F23">
      <w:pPr>
        <w:spacing w:before="0" w:after="0"/>
        <w:ind w:right="-1" w:firstLine="0"/>
        <w:jc w:val="both"/>
        <w:rPr>
          <w:b/>
        </w:rPr>
      </w:pPr>
      <w:r w:rsidRPr="00D974C7">
        <w:rPr>
          <w:b/>
        </w:rPr>
        <w:t>Заместник:</w:t>
      </w:r>
    </w:p>
    <w:p w14:paraId="63501FBC" w14:textId="77777777" w:rsidR="00340F23" w:rsidRPr="009A39F1" w:rsidRDefault="00340F23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9A39F1">
        <w:rPr>
          <w:rFonts w:ascii="Times New Roman" w:hAnsi="Times New Roman"/>
          <w:b/>
          <w:sz w:val="24"/>
          <w:szCs w:val="24"/>
        </w:rPr>
        <w:t xml:space="preserve">Васил Узунов - </w:t>
      </w:r>
      <w:r w:rsidRPr="009A39F1">
        <w:rPr>
          <w:rFonts w:ascii="Times New Roman" w:hAnsi="Times New Roman"/>
          <w:sz w:val="24"/>
          <w:szCs w:val="24"/>
        </w:rPr>
        <w:t>кмет на община Брезник.</w:t>
      </w:r>
    </w:p>
    <w:p w14:paraId="13DE4EAF" w14:textId="77777777" w:rsidR="00340F23" w:rsidRPr="009A39F1" w:rsidRDefault="00340F23" w:rsidP="00340F23">
      <w:pPr>
        <w:spacing w:after="0"/>
        <w:ind w:firstLine="0"/>
        <w:jc w:val="both"/>
        <w:rPr>
          <w:b/>
        </w:rPr>
      </w:pPr>
      <w:r w:rsidRPr="009A39F1">
        <w:rPr>
          <w:b/>
        </w:rPr>
        <w:t>Представители на общините от област София-град:</w:t>
      </w:r>
    </w:p>
    <w:p w14:paraId="527D4BD1" w14:textId="77777777" w:rsidR="00340F23" w:rsidRPr="00E76FBA" w:rsidRDefault="00340F23" w:rsidP="00340F23">
      <w:pPr>
        <w:numPr>
          <w:ilvl w:val="0"/>
          <w:numId w:val="1"/>
        </w:numPr>
        <w:spacing w:before="0" w:after="0"/>
        <w:ind w:right="-1"/>
        <w:jc w:val="both"/>
      </w:pPr>
      <w:r w:rsidRPr="00E76FBA">
        <w:rPr>
          <w:b/>
        </w:rPr>
        <w:t xml:space="preserve">Димитър Божилов </w:t>
      </w:r>
      <w:r w:rsidRPr="00E76FBA">
        <w:t>– кмет на район „Триадица“, Столична община.</w:t>
      </w:r>
    </w:p>
    <w:p w14:paraId="2BD26C44" w14:textId="77777777" w:rsidR="00340F23" w:rsidRPr="00E76FBA" w:rsidRDefault="00340F23" w:rsidP="00340F23">
      <w:pPr>
        <w:spacing w:before="0" w:after="0"/>
        <w:ind w:right="-1" w:firstLine="0"/>
        <w:jc w:val="both"/>
        <w:rPr>
          <w:b/>
        </w:rPr>
      </w:pPr>
      <w:r w:rsidRPr="00E76FBA">
        <w:rPr>
          <w:b/>
        </w:rPr>
        <w:t>Заместник:</w:t>
      </w:r>
    </w:p>
    <w:p w14:paraId="4290304A" w14:textId="77777777" w:rsidR="00340F23" w:rsidRPr="00E76FBA" w:rsidRDefault="00340F23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E76FBA">
        <w:rPr>
          <w:rFonts w:ascii="Times New Roman" w:hAnsi="Times New Roman"/>
          <w:b/>
          <w:sz w:val="24"/>
          <w:szCs w:val="24"/>
        </w:rPr>
        <w:t xml:space="preserve">Димитър Вучев - </w:t>
      </w:r>
      <w:r w:rsidRPr="00E76FBA">
        <w:rPr>
          <w:rFonts w:ascii="Times New Roman" w:hAnsi="Times New Roman"/>
          <w:sz w:val="24"/>
          <w:szCs w:val="24"/>
        </w:rPr>
        <w:t>общински съветник, Столичен общински съвет.</w:t>
      </w:r>
    </w:p>
    <w:p w14:paraId="30995A94" w14:textId="77777777" w:rsidR="00340F23" w:rsidRPr="00E76FBA" w:rsidRDefault="00340F23" w:rsidP="00340F23">
      <w:pPr>
        <w:numPr>
          <w:ilvl w:val="0"/>
          <w:numId w:val="1"/>
        </w:numPr>
        <w:spacing w:before="0" w:after="0"/>
        <w:ind w:right="-1"/>
        <w:jc w:val="both"/>
      </w:pPr>
      <w:r w:rsidRPr="00E76FBA">
        <w:rPr>
          <w:b/>
        </w:rPr>
        <w:t xml:space="preserve">Станислав Илиев - </w:t>
      </w:r>
      <w:r w:rsidRPr="00E76FBA">
        <w:t>кмет на район „Възраждане“, Столична община.</w:t>
      </w:r>
    </w:p>
    <w:p w14:paraId="0634B57D" w14:textId="77777777" w:rsidR="00340F23" w:rsidRPr="00E76FBA" w:rsidRDefault="00340F23" w:rsidP="00340F23">
      <w:pPr>
        <w:spacing w:before="0" w:after="0"/>
        <w:ind w:right="-1" w:firstLine="0"/>
        <w:jc w:val="both"/>
        <w:rPr>
          <w:b/>
        </w:rPr>
      </w:pPr>
      <w:r w:rsidRPr="00E76FBA">
        <w:rPr>
          <w:b/>
        </w:rPr>
        <w:t>Заместник:</w:t>
      </w:r>
    </w:p>
    <w:p w14:paraId="2F232818" w14:textId="77777777" w:rsidR="00340F23" w:rsidRPr="00E76FBA" w:rsidRDefault="00340F23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76FBA">
        <w:rPr>
          <w:rFonts w:ascii="Times New Roman" w:hAnsi="Times New Roman"/>
          <w:b/>
          <w:sz w:val="24"/>
          <w:szCs w:val="24"/>
        </w:rPr>
        <w:t xml:space="preserve">Станислав Младенов </w:t>
      </w:r>
      <w:r w:rsidRPr="00E76FBA">
        <w:rPr>
          <w:rFonts w:ascii="Times New Roman" w:hAnsi="Times New Roman"/>
          <w:sz w:val="24"/>
          <w:szCs w:val="24"/>
        </w:rPr>
        <w:t>- общински съветник, Столичен общински съвет.</w:t>
      </w:r>
    </w:p>
    <w:p w14:paraId="72C5F695" w14:textId="77777777" w:rsidR="00340F23" w:rsidRPr="00E76FBA" w:rsidRDefault="00340F23" w:rsidP="00340F23">
      <w:pPr>
        <w:numPr>
          <w:ilvl w:val="0"/>
          <w:numId w:val="1"/>
        </w:numPr>
        <w:spacing w:before="0" w:after="0"/>
        <w:ind w:right="-1"/>
        <w:jc w:val="both"/>
      </w:pPr>
      <w:r w:rsidRPr="00E76FBA">
        <w:rPr>
          <w:b/>
        </w:rPr>
        <w:t xml:space="preserve">Росица Николова - </w:t>
      </w:r>
      <w:r w:rsidRPr="00E76FBA">
        <w:t>общински съветник, Столичен общински съвет.</w:t>
      </w:r>
    </w:p>
    <w:p w14:paraId="2F91B87A" w14:textId="77777777" w:rsidR="00340F23" w:rsidRPr="00E76FBA" w:rsidRDefault="00340F23" w:rsidP="00340F23">
      <w:pPr>
        <w:spacing w:before="0" w:after="0"/>
        <w:ind w:right="-1" w:firstLine="0"/>
        <w:jc w:val="both"/>
        <w:rPr>
          <w:b/>
        </w:rPr>
      </w:pPr>
      <w:r w:rsidRPr="00E76FBA">
        <w:rPr>
          <w:b/>
        </w:rPr>
        <w:t>Заместник:</w:t>
      </w:r>
    </w:p>
    <w:p w14:paraId="045EEE06" w14:textId="77777777" w:rsidR="00340F23" w:rsidRPr="00E76FBA" w:rsidRDefault="00340F23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E76FBA">
        <w:rPr>
          <w:rFonts w:ascii="Times New Roman" w:hAnsi="Times New Roman"/>
          <w:b/>
          <w:sz w:val="24"/>
          <w:szCs w:val="24"/>
        </w:rPr>
        <w:lastRenderedPageBreak/>
        <w:t xml:space="preserve">Константин Павлов - </w:t>
      </w:r>
      <w:r w:rsidRPr="00E76FBA">
        <w:rPr>
          <w:rFonts w:ascii="Times New Roman" w:hAnsi="Times New Roman"/>
          <w:sz w:val="24"/>
          <w:szCs w:val="24"/>
        </w:rPr>
        <w:t>кмет на район „Лозенец“, Столична община.</w:t>
      </w:r>
    </w:p>
    <w:p w14:paraId="48DE1D84" w14:textId="77777777" w:rsidR="00340F23" w:rsidRPr="00E76FBA" w:rsidRDefault="00340F23" w:rsidP="00340F23">
      <w:pPr>
        <w:numPr>
          <w:ilvl w:val="0"/>
          <w:numId w:val="1"/>
        </w:numPr>
        <w:spacing w:before="0" w:after="0"/>
        <w:ind w:right="-1"/>
        <w:jc w:val="both"/>
        <w:rPr>
          <w:b/>
        </w:rPr>
      </w:pPr>
      <w:r w:rsidRPr="00E76FBA">
        <w:rPr>
          <w:b/>
        </w:rPr>
        <w:t xml:space="preserve">Димитър Димов - </w:t>
      </w:r>
      <w:r w:rsidRPr="00E76FBA">
        <w:t>кмет на район „Надежда“, Столична община.</w:t>
      </w:r>
    </w:p>
    <w:p w14:paraId="0C1F39C8" w14:textId="77777777" w:rsidR="00340F23" w:rsidRPr="00E76FBA" w:rsidRDefault="00340F23" w:rsidP="00340F23">
      <w:pPr>
        <w:spacing w:before="0" w:after="0"/>
        <w:ind w:right="-1" w:firstLine="0"/>
        <w:jc w:val="both"/>
        <w:rPr>
          <w:b/>
        </w:rPr>
      </w:pPr>
      <w:r w:rsidRPr="00E76FBA">
        <w:rPr>
          <w:b/>
        </w:rPr>
        <w:t>Заместник:</w:t>
      </w:r>
    </w:p>
    <w:p w14:paraId="24F8658E" w14:textId="77777777" w:rsidR="00340F23" w:rsidRPr="00E76FBA" w:rsidRDefault="00340F23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E76FBA">
        <w:rPr>
          <w:rFonts w:ascii="Times New Roman" w:hAnsi="Times New Roman"/>
          <w:b/>
          <w:sz w:val="24"/>
          <w:szCs w:val="24"/>
        </w:rPr>
        <w:t xml:space="preserve">Трайчо Трайков - </w:t>
      </w:r>
      <w:r w:rsidRPr="00E76FBA">
        <w:rPr>
          <w:rFonts w:ascii="Times New Roman" w:hAnsi="Times New Roman"/>
          <w:sz w:val="24"/>
          <w:szCs w:val="24"/>
        </w:rPr>
        <w:t>кмет на район „Средец“, Столична община.</w:t>
      </w:r>
    </w:p>
    <w:p w14:paraId="685CBF64" w14:textId="77777777" w:rsidR="00340F23" w:rsidRPr="00E76FBA" w:rsidRDefault="00340F23" w:rsidP="00340F23">
      <w:pPr>
        <w:numPr>
          <w:ilvl w:val="0"/>
          <w:numId w:val="1"/>
        </w:numPr>
        <w:spacing w:before="0" w:after="0"/>
        <w:ind w:right="-1"/>
        <w:jc w:val="both"/>
      </w:pPr>
      <w:r w:rsidRPr="00E76FBA">
        <w:rPr>
          <w:b/>
        </w:rPr>
        <w:t xml:space="preserve">Бойко Димитров - </w:t>
      </w:r>
      <w:r w:rsidRPr="00E76FBA">
        <w:t>общински съветник, Столичен общински съвет.</w:t>
      </w:r>
    </w:p>
    <w:p w14:paraId="4927521E" w14:textId="77777777" w:rsidR="00340F23" w:rsidRPr="00E76FBA" w:rsidRDefault="00340F23" w:rsidP="00340F23">
      <w:pPr>
        <w:spacing w:before="0" w:after="0"/>
        <w:ind w:right="-1" w:firstLine="0"/>
        <w:jc w:val="both"/>
        <w:rPr>
          <w:b/>
        </w:rPr>
      </w:pPr>
      <w:r w:rsidRPr="00E76FBA">
        <w:rPr>
          <w:b/>
        </w:rPr>
        <w:t>Заместник:</w:t>
      </w:r>
    </w:p>
    <w:p w14:paraId="04862D3B" w14:textId="77777777" w:rsidR="00340F23" w:rsidRPr="00E76FBA" w:rsidRDefault="00340F23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76FBA">
        <w:rPr>
          <w:rFonts w:ascii="Times New Roman" w:hAnsi="Times New Roman"/>
          <w:b/>
          <w:sz w:val="24"/>
          <w:szCs w:val="24"/>
        </w:rPr>
        <w:t xml:space="preserve">Георги Илиев - </w:t>
      </w:r>
      <w:r w:rsidRPr="00E76FBA">
        <w:rPr>
          <w:rFonts w:ascii="Times New Roman" w:hAnsi="Times New Roman"/>
          <w:sz w:val="24"/>
          <w:szCs w:val="24"/>
        </w:rPr>
        <w:t>кмет на район „Слатина“, Столична община.</w:t>
      </w:r>
    </w:p>
    <w:p w14:paraId="2A81EC3A" w14:textId="77777777" w:rsidR="00340F23" w:rsidRPr="00E76FBA" w:rsidRDefault="00340F23" w:rsidP="00340F23">
      <w:pPr>
        <w:numPr>
          <w:ilvl w:val="0"/>
          <w:numId w:val="1"/>
        </w:numPr>
        <w:spacing w:before="0" w:after="0"/>
        <w:ind w:right="-1"/>
        <w:jc w:val="both"/>
        <w:rPr>
          <w:b/>
        </w:rPr>
      </w:pPr>
      <w:r w:rsidRPr="00E76FBA">
        <w:rPr>
          <w:b/>
        </w:rPr>
        <w:t xml:space="preserve">Ваня </w:t>
      </w:r>
      <w:proofErr w:type="spellStart"/>
      <w:r w:rsidRPr="00E76FBA">
        <w:rPr>
          <w:b/>
        </w:rPr>
        <w:t>Тагарева</w:t>
      </w:r>
      <w:proofErr w:type="spellEnd"/>
      <w:r w:rsidRPr="00E76FBA">
        <w:rPr>
          <w:b/>
        </w:rPr>
        <w:t xml:space="preserve"> - </w:t>
      </w:r>
      <w:r w:rsidRPr="00E76FBA">
        <w:t>общински съветник, Столичен общински съвет.</w:t>
      </w:r>
    </w:p>
    <w:p w14:paraId="555044F6" w14:textId="77777777" w:rsidR="00340F23" w:rsidRPr="00E76FBA" w:rsidRDefault="00340F23" w:rsidP="00340F23">
      <w:pPr>
        <w:spacing w:before="0" w:after="0"/>
        <w:ind w:right="-1" w:firstLine="0"/>
        <w:jc w:val="both"/>
        <w:rPr>
          <w:b/>
        </w:rPr>
      </w:pPr>
      <w:r w:rsidRPr="00E76FBA">
        <w:rPr>
          <w:b/>
        </w:rPr>
        <w:t>Заместник:</w:t>
      </w:r>
    </w:p>
    <w:p w14:paraId="03726DAF" w14:textId="77777777" w:rsidR="00340F23" w:rsidRPr="00903232" w:rsidRDefault="00340F23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903232">
        <w:rPr>
          <w:rFonts w:ascii="Times New Roman" w:hAnsi="Times New Roman"/>
          <w:b/>
          <w:sz w:val="24"/>
          <w:szCs w:val="24"/>
        </w:rPr>
        <w:t xml:space="preserve">Димитър </w:t>
      </w:r>
      <w:proofErr w:type="spellStart"/>
      <w:r w:rsidRPr="00903232">
        <w:rPr>
          <w:rFonts w:ascii="Times New Roman" w:hAnsi="Times New Roman"/>
          <w:b/>
          <w:sz w:val="24"/>
          <w:szCs w:val="24"/>
        </w:rPr>
        <w:t>Шалъфов</w:t>
      </w:r>
      <w:proofErr w:type="spellEnd"/>
      <w:r w:rsidRPr="00903232">
        <w:rPr>
          <w:rFonts w:ascii="Times New Roman" w:hAnsi="Times New Roman"/>
          <w:b/>
          <w:sz w:val="24"/>
          <w:szCs w:val="24"/>
        </w:rPr>
        <w:t xml:space="preserve"> - </w:t>
      </w:r>
      <w:r w:rsidRPr="00903232">
        <w:rPr>
          <w:rFonts w:ascii="Times New Roman" w:hAnsi="Times New Roman"/>
          <w:sz w:val="24"/>
          <w:szCs w:val="24"/>
        </w:rPr>
        <w:t>общински съветник, Столичен общински съвет.</w:t>
      </w:r>
    </w:p>
    <w:p w14:paraId="57E67DA8" w14:textId="77777777" w:rsidR="00340F23" w:rsidRPr="00903232" w:rsidRDefault="00340F23" w:rsidP="00340F23">
      <w:pPr>
        <w:spacing w:after="0"/>
        <w:ind w:firstLine="0"/>
        <w:jc w:val="both"/>
      </w:pPr>
      <w:r w:rsidRPr="00903232">
        <w:rPr>
          <w:b/>
        </w:rPr>
        <w:t>Представители на общините от София област:</w:t>
      </w:r>
    </w:p>
    <w:p w14:paraId="406F80E1" w14:textId="77777777" w:rsidR="00340F23" w:rsidRPr="00903232" w:rsidRDefault="00340F23" w:rsidP="00340F23">
      <w:pPr>
        <w:numPr>
          <w:ilvl w:val="0"/>
          <w:numId w:val="1"/>
        </w:numPr>
        <w:spacing w:before="0" w:after="0"/>
        <w:ind w:right="-1"/>
        <w:jc w:val="both"/>
      </w:pPr>
      <w:r w:rsidRPr="00903232">
        <w:rPr>
          <w:b/>
        </w:rPr>
        <w:t xml:space="preserve">Алекси </w:t>
      </w:r>
      <w:proofErr w:type="spellStart"/>
      <w:r w:rsidRPr="00903232">
        <w:rPr>
          <w:b/>
        </w:rPr>
        <w:t>Кесяков</w:t>
      </w:r>
      <w:proofErr w:type="spellEnd"/>
      <w:r w:rsidRPr="00903232">
        <w:rPr>
          <w:b/>
        </w:rPr>
        <w:t xml:space="preserve"> </w:t>
      </w:r>
      <w:r w:rsidRPr="00903232">
        <w:t>– кмет на община Челопеч.</w:t>
      </w:r>
    </w:p>
    <w:p w14:paraId="10B01254" w14:textId="77777777" w:rsidR="00340F23" w:rsidRPr="00903232" w:rsidRDefault="00340F23" w:rsidP="00340F23">
      <w:pPr>
        <w:spacing w:before="0" w:after="0"/>
        <w:ind w:right="-1" w:firstLine="0"/>
        <w:jc w:val="both"/>
        <w:rPr>
          <w:b/>
        </w:rPr>
      </w:pPr>
      <w:r w:rsidRPr="00903232">
        <w:rPr>
          <w:b/>
        </w:rPr>
        <w:t>Заместник:</w:t>
      </w:r>
    </w:p>
    <w:p w14:paraId="4DBBEB25" w14:textId="77777777" w:rsidR="00340F23" w:rsidRPr="00903232" w:rsidRDefault="00340F23" w:rsidP="00340F23">
      <w:pPr>
        <w:pStyle w:val="ListParagraph"/>
        <w:numPr>
          <w:ilvl w:val="0"/>
          <w:numId w:val="3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903232">
        <w:rPr>
          <w:rFonts w:ascii="Times New Roman" w:hAnsi="Times New Roman"/>
          <w:b/>
          <w:sz w:val="24"/>
          <w:szCs w:val="24"/>
        </w:rPr>
        <w:t xml:space="preserve">Ангел </w:t>
      </w:r>
      <w:proofErr w:type="spellStart"/>
      <w:r w:rsidRPr="00903232">
        <w:rPr>
          <w:rFonts w:ascii="Times New Roman" w:hAnsi="Times New Roman"/>
          <w:b/>
          <w:sz w:val="24"/>
          <w:szCs w:val="24"/>
        </w:rPr>
        <w:t>Джоргов</w:t>
      </w:r>
      <w:proofErr w:type="spellEnd"/>
      <w:r w:rsidRPr="00903232">
        <w:rPr>
          <w:rFonts w:ascii="Times New Roman" w:hAnsi="Times New Roman"/>
          <w:b/>
          <w:sz w:val="24"/>
          <w:szCs w:val="24"/>
        </w:rPr>
        <w:t xml:space="preserve"> – кмет на община Самоков.</w:t>
      </w:r>
    </w:p>
    <w:p w14:paraId="3D38C0FC" w14:textId="77777777" w:rsidR="00340F23" w:rsidRPr="00903232" w:rsidRDefault="00340F23" w:rsidP="00340F23">
      <w:pPr>
        <w:numPr>
          <w:ilvl w:val="0"/>
          <w:numId w:val="1"/>
        </w:numPr>
        <w:spacing w:before="0" w:after="0"/>
        <w:ind w:right="-1"/>
        <w:jc w:val="both"/>
      </w:pPr>
      <w:r w:rsidRPr="00903232">
        <w:rPr>
          <w:b/>
        </w:rPr>
        <w:t xml:space="preserve">Васко Стоилков </w:t>
      </w:r>
      <w:r w:rsidRPr="00903232">
        <w:t>– кмет на община Сливница.</w:t>
      </w:r>
    </w:p>
    <w:p w14:paraId="45505585" w14:textId="77777777" w:rsidR="00340F23" w:rsidRPr="00903232" w:rsidRDefault="00340F23" w:rsidP="00340F23">
      <w:pPr>
        <w:spacing w:before="0" w:after="0"/>
        <w:ind w:right="-1" w:firstLine="0"/>
        <w:jc w:val="both"/>
        <w:rPr>
          <w:b/>
        </w:rPr>
      </w:pPr>
      <w:r w:rsidRPr="00903232">
        <w:rPr>
          <w:b/>
        </w:rPr>
        <w:t>Заместник:</w:t>
      </w:r>
    </w:p>
    <w:p w14:paraId="35ED9E38" w14:textId="77777777" w:rsidR="00340F23" w:rsidRPr="00903232" w:rsidRDefault="00340F23" w:rsidP="00340F23">
      <w:pPr>
        <w:pStyle w:val="ListParagraph"/>
        <w:numPr>
          <w:ilvl w:val="0"/>
          <w:numId w:val="3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903232">
        <w:rPr>
          <w:rFonts w:ascii="Times New Roman" w:hAnsi="Times New Roman"/>
          <w:b/>
          <w:sz w:val="24"/>
          <w:szCs w:val="24"/>
        </w:rPr>
        <w:t xml:space="preserve">Веселин Запрянов – </w:t>
      </w:r>
      <w:r w:rsidRPr="00903232">
        <w:rPr>
          <w:rFonts w:ascii="Times New Roman" w:hAnsi="Times New Roman"/>
          <w:sz w:val="24"/>
          <w:szCs w:val="24"/>
        </w:rPr>
        <w:t>председател на Общински съвет Своге.</w:t>
      </w:r>
    </w:p>
    <w:p w14:paraId="77DB8815" w14:textId="77777777" w:rsidR="00340F23" w:rsidRPr="00903232" w:rsidRDefault="00340F23" w:rsidP="00340F23">
      <w:pPr>
        <w:numPr>
          <w:ilvl w:val="0"/>
          <w:numId w:val="1"/>
        </w:numPr>
        <w:spacing w:before="0" w:after="0"/>
        <w:ind w:right="-1"/>
        <w:jc w:val="both"/>
      </w:pPr>
      <w:r w:rsidRPr="00903232">
        <w:rPr>
          <w:b/>
        </w:rPr>
        <w:t xml:space="preserve">Трайко Младенов </w:t>
      </w:r>
      <w:r w:rsidRPr="00903232">
        <w:t>– кмет на община Костинброд.</w:t>
      </w:r>
    </w:p>
    <w:p w14:paraId="3C00813E" w14:textId="77777777" w:rsidR="00340F23" w:rsidRPr="00903232" w:rsidRDefault="00340F23" w:rsidP="00340F23">
      <w:pPr>
        <w:spacing w:before="0" w:after="0"/>
        <w:ind w:right="-1" w:firstLine="0"/>
        <w:jc w:val="both"/>
      </w:pPr>
      <w:r w:rsidRPr="00903232">
        <w:rPr>
          <w:b/>
        </w:rPr>
        <w:t>Заместник:</w:t>
      </w:r>
    </w:p>
    <w:p w14:paraId="7A6B0BD9" w14:textId="77777777" w:rsidR="00340F23" w:rsidRPr="00903232" w:rsidRDefault="00340F23" w:rsidP="00340F23">
      <w:pPr>
        <w:pStyle w:val="ListParagraph"/>
        <w:numPr>
          <w:ilvl w:val="0"/>
          <w:numId w:val="2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903232">
        <w:rPr>
          <w:rFonts w:ascii="Times New Roman" w:hAnsi="Times New Roman"/>
          <w:b/>
          <w:sz w:val="24"/>
          <w:szCs w:val="24"/>
        </w:rPr>
        <w:t xml:space="preserve">Николай Стоилов – </w:t>
      </w:r>
      <w:r w:rsidRPr="00903232">
        <w:rPr>
          <w:rFonts w:ascii="Times New Roman" w:hAnsi="Times New Roman"/>
          <w:sz w:val="24"/>
          <w:szCs w:val="24"/>
        </w:rPr>
        <w:t>председател на Общински съвет Горна Малина.</w:t>
      </w:r>
    </w:p>
    <w:p w14:paraId="77B28C59" w14:textId="77777777" w:rsidR="00340F23" w:rsidRPr="000A5F08" w:rsidRDefault="00340F23" w:rsidP="00340F23">
      <w:pPr>
        <w:spacing w:before="0" w:after="0"/>
        <w:ind w:right="-1" w:firstLine="0"/>
        <w:jc w:val="both"/>
        <w:rPr>
          <w:color w:val="FF0000"/>
        </w:rPr>
      </w:pPr>
    </w:p>
    <w:p w14:paraId="17BF30BD" w14:textId="77777777" w:rsidR="00340F23" w:rsidRPr="0080062C" w:rsidRDefault="00340F23" w:rsidP="00340F23">
      <w:pPr>
        <w:pStyle w:val="ListParagraph"/>
        <w:numPr>
          <w:ilvl w:val="0"/>
          <w:numId w:val="5"/>
        </w:numPr>
        <w:tabs>
          <w:tab w:val="left" w:pos="142"/>
        </w:tabs>
        <w:spacing w:before="0" w:after="120" w:line="36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0062C">
        <w:rPr>
          <w:rFonts w:ascii="Times New Roman" w:hAnsi="Times New Roman"/>
          <w:b/>
          <w:sz w:val="24"/>
          <w:szCs w:val="24"/>
        </w:rPr>
        <w:t>Наблюдатели с право на съвещателен глас, по чл. 18, ал. 13, т. 6-11 от Закона за регионалното развитие (ЗРР), които имат право на глас, единствено при приемането на решения по чл. 19, ал. 1, т. 3 от ЗРР:</w:t>
      </w:r>
    </w:p>
    <w:p w14:paraId="1CBD869F" w14:textId="77777777" w:rsidR="00340F23" w:rsidRPr="00F813DC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813DC">
        <w:rPr>
          <w:rFonts w:ascii="Times New Roman" w:hAnsi="Times New Roman"/>
          <w:b/>
          <w:sz w:val="24"/>
          <w:szCs w:val="24"/>
        </w:rPr>
        <w:t>Марияна Николова</w:t>
      </w:r>
      <w:r w:rsidRPr="00F813DC">
        <w:rPr>
          <w:rFonts w:ascii="Times New Roman" w:hAnsi="Times New Roman"/>
          <w:sz w:val="24"/>
          <w:szCs w:val="24"/>
        </w:rPr>
        <w:t xml:space="preserve"> – ръководител екип „Секретариат“ в НСОРБ, представител на Национално сдружение на общините в Република България.</w:t>
      </w:r>
    </w:p>
    <w:p w14:paraId="2DE251F0" w14:textId="77777777" w:rsidR="00340F23" w:rsidRPr="00F813DC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F813DC">
        <w:rPr>
          <w:rFonts w:ascii="Times New Roman" w:hAnsi="Times New Roman"/>
          <w:b/>
          <w:sz w:val="24"/>
          <w:szCs w:val="24"/>
        </w:rPr>
        <w:t>Заместник:</w:t>
      </w:r>
    </w:p>
    <w:p w14:paraId="5E6E254C" w14:textId="4BF88E3F" w:rsidR="00340F23" w:rsidRPr="00F813DC" w:rsidRDefault="00340F23" w:rsidP="00340F23">
      <w:pPr>
        <w:pStyle w:val="ListParagraph"/>
        <w:numPr>
          <w:ilvl w:val="0"/>
          <w:numId w:val="3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813DC">
        <w:rPr>
          <w:rFonts w:ascii="Times New Roman" w:hAnsi="Times New Roman"/>
          <w:b/>
          <w:sz w:val="24"/>
          <w:szCs w:val="24"/>
        </w:rPr>
        <w:t>Маруся Цветкова</w:t>
      </w:r>
      <w:r w:rsidRPr="00F813DC">
        <w:rPr>
          <w:rFonts w:ascii="Times New Roman" w:hAnsi="Times New Roman"/>
          <w:sz w:val="24"/>
          <w:szCs w:val="24"/>
        </w:rPr>
        <w:t xml:space="preserve"> – старши ек</w:t>
      </w:r>
      <w:r w:rsidR="00E61B74">
        <w:rPr>
          <w:rFonts w:ascii="Times New Roman" w:hAnsi="Times New Roman"/>
          <w:sz w:val="24"/>
          <w:szCs w:val="24"/>
        </w:rPr>
        <w:t xml:space="preserve">сперт „Институционални проекти“, </w:t>
      </w:r>
      <w:r w:rsidR="00F813DC" w:rsidRPr="00F813DC">
        <w:rPr>
          <w:rFonts w:ascii="Times New Roman" w:hAnsi="Times New Roman"/>
          <w:sz w:val="24"/>
          <w:szCs w:val="24"/>
        </w:rPr>
        <w:t>Национално сдружение на общините в Република България</w:t>
      </w:r>
      <w:r w:rsidRPr="00F813DC">
        <w:rPr>
          <w:rFonts w:ascii="Times New Roman" w:hAnsi="Times New Roman"/>
          <w:sz w:val="24"/>
          <w:szCs w:val="24"/>
        </w:rPr>
        <w:t>.</w:t>
      </w:r>
    </w:p>
    <w:p w14:paraId="4299CEE4" w14:textId="77777777" w:rsidR="00340F23" w:rsidRPr="00AA3DA5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A3DA5">
        <w:rPr>
          <w:rFonts w:ascii="Times New Roman" w:hAnsi="Times New Roman"/>
          <w:b/>
          <w:sz w:val="24"/>
          <w:szCs w:val="24"/>
        </w:rPr>
        <w:lastRenderedPageBreak/>
        <w:t>Иван Вълков</w:t>
      </w:r>
      <w:r w:rsidRPr="00AA3DA5">
        <w:rPr>
          <w:rFonts w:ascii="Times New Roman" w:hAnsi="Times New Roman"/>
          <w:sz w:val="24"/>
          <w:szCs w:val="24"/>
        </w:rPr>
        <w:t xml:space="preserve"> – Регионална стопанска камара Благоевград, председател на УС, представител на национално представените организации на работодателите, които имат свои членове на територията на съответния регион за планиране от ниво 2.</w:t>
      </w:r>
    </w:p>
    <w:p w14:paraId="21A2EB74" w14:textId="77777777" w:rsidR="00340F23" w:rsidRPr="00AA3DA5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A3DA5">
        <w:rPr>
          <w:rFonts w:ascii="Times New Roman" w:hAnsi="Times New Roman"/>
          <w:b/>
          <w:sz w:val="24"/>
          <w:szCs w:val="24"/>
        </w:rPr>
        <w:t>Бойко Недялков</w:t>
      </w:r>
      <w:r w:rsidRPr="00AA3DA5">
        <w:rPr>
          <w:rFonts w:ascii="Times New Roman" w:hAnsi="Times New Roman"/>
          <w:sz w:val="24"/>
          <w:szCs w:val="24"/>
        </w:rPr>
        <w:t xml:space="preserve"> – член на националния съвет на АИКБ, представител на национално представените организации на работодателите, които имат свои членове на територията на съответния регион за планиране от ниво 2.</w:t>
      </w:r>
    </w:p>
    <w:p w14:paraId="022F86D4" w14:textId="77777777" w:rsidR="00340F23" w:rsidRPr="001B4A12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1B4A12">
        <w:rPr>
          <w:rFonts w:ascii="Times New Roman" w:hAnsi="Times New Roman"/>
          <w:b/>
          <w:sz w:val="24"/>
          <w:szCs w:val="24"/>
        </w:rPr>
        <w:t>Даниела Алексиева-Стоянова</w:t>
      </w:r>
      <w:r w:rsidRPr="001B4A12">
        <w:rPr>
          <w:rFonts w:ascii="Times New Roman" w:hAnsi="Times New Roman"/>
          <w:sz w:val="24"/>
          <w:szCs w:val="24"/>
        </w:rPr>
        <w:t xml:space="preserve"> – вицепрезидент на КНСБ, представител на национално представените организации на работниците и служителите, представител на КНСБ.</w:t>
      </w:r>
    </w:p>
    <w:p w14:paraId="745423A4" w14:textId="77777777" w:rsidR="00340F23" w:rsidRPr="00036885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6885">
        <w:rPr>
          <w:rFonts w:ascii="Times New Roman" w:hAnsi="Times New Roman"/>
          <w:b/>
          <w:sz w:val="24"/>
          <w:szCs w:val="24"/>
        </w:rPr>
        <w:t>Иоанис</w:t>
      </w:r>
      <w:proofErr w:type="spellEnd"/>
      <w:r w:rsidRPr="000368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6885">
        <w:rPr>
          <w:rFonts w:ascii="Times New Roman" w:hAnsi="Times New Roman"/>
          <w:b/>
          <w:sz w:val="24"/>
          <w:szCs w:val="24"/>
        </w:rPr>
        <w:t>Партениотис</w:t>
      </w:r>
      <w:proofErr w:type="spellEnd"/>
      <w:r w:rsidRPr="00036885">
        <w:rPr>
          <w:rFonts w:ascii="Times New Roman" w:hAnsi="Times New Roman"/>
          <w:sz w:val="24"/>
          <w:szCs w:val="24"/>
        </w:rPr>
        <w:t xml:space="preserve"> – вицепрезидент на КТ „Подкрепа“ - Перник, представител на национално представените организации на работниците и служителите, представител на КТ „Подкрепа“.</w:t>
      </w:r>
    </w:p>
    <w:p w14:paraId="5AE8465C" w14:textId="77777777" w:rsidR="00340F23" w:rsidRPr="00036885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b/>
          <w:sz w:val="24"/>
          <w:szCs w:val="24"/>
        </w:rPr>
      </w:pPr>
      <w:r w:rsidRPr="00036885">
        <w:rPr>
          <w:rFonts w:ascii="Times New Roman" w:hAnsi="Times New Roman"/>
          <w:b/>
          <w:sz w:val="24"/>
          <w:szCs w:val="24"/>
        </w:rPr>
        <w:t>Заместник:</w:t>
      </w:r>
    </w:p>
    <w:p w14:paraId="1BE02B0A" w14:textId="77777777" w:rsidR="00340F23" w:rsidRPr="00036885" w:rsidRDefault="00340F23" w:rsidP="00340F23">
      <w:pPr>
        <w:pStyle w:val="ListParagraph"/>
        <w:numPr>
          <w:ilvl w:val="0"/>
          <w:numId w:val="9"/>
        </w:numPr>
        <w:spacing w:before="0" w:after="0" w:line="360" w:lineRule="auto"/>
        <w:ind w:left="426" w:right="-1" w:firstLine="0"/>
        <w:jc w:val="both"/>
        <w:rPr>
          <w:rFonts w:ascii="Times New Roman" w:hAnsi="Times New Roman"/>
          <w:sz w:val="24"/>
          <w:szCs w:val="24"/>
        </w:rPr>
      </w:pPr>
      <w:r w:rsidRPr="00036885">
        <w:rPr>
          <w:rFonts w:ascii="Times New Roman" w:hAnsi="Times New Roman"/>
          <w:b/>
          <w:sz w:val="24"/>
          <w:szCs w:val="24"/>
        </w:rPr>
        <w:t>Любомир Жотев</w:t>
      </w:r>
      <w:r w:rsidRPr="00036885">
        <w:rPr>
          <w:rFonts w:ascii="Times New Roman" w:hAnsi="Times New Roman"/>
          <w:sz w:val="24"/>
          <w:szCs w:val="24"/>
        </w:rPr>
        <w:t xml:space="preserve"> – председател на СРС на КТ „Подкрепа“ - Перник, представител на национално представените организации на работниците и служителите, представител на КТ „Подкрепа“.</w:t>
      </w:r>
    </w:p>
    <w:p w14:paraId="01DFDC87" w14:textId="26D34939" w:rsidR="00340F23" w:rsidRPr="00256DCA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256DCA">
        <w:rPr>
          <w:rFonts w:ascii="Times New Roman" w:hAnsi="Times New Roman"/>
          <w:b/>
          <w:sz w:val="24"/>
          <w:szCs w:val="24"/>
        </w:rPr>
        <w:t xml:space="preserve">Доц. </w:t>
      </w:r>
      <w:r w:rsidR="00256DCA" w:rsidRPr="00256DCA">
        <w:rPr>
          <w:rFonts w:ascii="Times New Roman" w:hAnsi="Times New Roman"/>
          <w:b/>
          <w:sz w:val="24"/>
          <w:szCs w:val="24"/>
          <w:lang w:val="en-US"/>
        </w:rPr>
        <w:t>д</w:t>
      </w:r>
      <w:r w:rsidRPr="00256DCA">
        <w:rPr>
          <w:rFonts w:ascii="Times New Roman" w:hAnsi="Times New Roman"/>
          <w:b/>
          <w:sz w:val="24"/>
          <w:szCs w:val="24"/>
        </w:rPr>
        <w:t>-р Георги Николов</w:t>
      </w:r>
      <w:r w:rsidRPr="00256DCA">
        <w:rPr>
          <w:rFonts w:ascii="Times New Roman" w:hAnsi="Times New Roman"/>
          <w:sz w:val="24"/>
          <w:szCs w:val="24"/>
        </w:rPr>
        <w:t xml:space="preserve"> – ръководител катедра „Регионално </w:t>
      </w:r>
      <w:proofErr w:type="gramStart"/>
      <w:r w:rsidRPr="00256DCA">
        <w:rPr>
          <w:rFonts w:ascii="Times New Roman" w:hAnsi="Times New Roman"/>
          <w:sz w:val="24"/>
          <w:szCs w:val="24"/>
        </w:rPr>
        <w:t>развитие“</w:t>
      </w:r>
      <w:proofErr w:type="gramEnd"/>
      <w:r w:rsidRPr="00256DCA">
        <w:rPr>
          <w:rFonts w:ascii="Times New Roman" w:hAnsi="Times New Roman"/>
          <w:sz w:val="24"/>
          <w:szCs w:val="24"/>
        </w:rPr>
        <w:t>, Университет за национално и световно стопанство, представител на висшите училища в съответния регион за планиране от ниво 2.</w:t>
      </w:r>
    </w:p>
    <w:p w14:paraId="041BDBDF" w14:textId="77777777" w:rsidR="00340F23" w:rsidRPr="00256DCA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256DCA">
        <w:rPr>
          <w:rFonts w:ascii="Times New Roman" w:hAnsi="Times New Roman"/>
          <w:b/>
          <w:sz w:val="24"/>
          <w:szCs w:val="24"/>
        </w:rPr>
        <w:t>доц. Климент Найденов</w:t>
      </w:r>
      <w:r w:rsidRPr="00256DCA">
        <w:rPr>
          <w:rFonts w:ascii="Times New Roman" w:hAnsi="Times New Roman"/>
          <w:sz w:val="24"/>
          <w:szCs w:val="24"/>
        </w:rPr>
        <w:t xml:space="preserve"> – декан на </w:t>
      </w:r>
      <w:proofErr w:type="spellStart"/>
      <w:r w:rsidRPr="00256DCA">
        <w:rPr>
          <w:rFonts w:ascii="Times New Roman" w:hAnsi="Times New Roman"/>
          <w:sz w:val="24"/>
          <w:szCs w:val="24"/>
        </w:rPr>
        <w:t>Геолого</w:t>
      </w:r>
      <w:proofErr w:type="spellEnd"/>
      <w:r w:rsidRPr="00256DCA">
        <w:rPr>
          <w:rFonts w:ascii="Times New Roman" w:hAnsi="Times New Roman"/>
          <w:sz w:val="24"/>
          <w:szCs w:val="24"/>
        </w:rPr>
        <w:t>-географски факултет на СУ „Св. Климент Охридски“, представител на висшите училища в съответния регион за планиране от ниво 2.</w:t>
      </w:r>
    </w:p>
    <w:p w14:paraId="3BCEAFAA" w14:textId="4869249F" w:rsidR="00340F23" w:rsidRPr="007B28F6" w:rsidRDefault="007B28F6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B28F6">
        <w:rPr>
          <w:rFonts w:ascii="Times New Roman" w:hAnsi="Times New Roman"/>
          <w:b/>
          <w:sz w:val="24"/>
          <w:szCs w:val="24"/>
        </w:rPr>
        <w:t>Боян Милушев</w:t>
      </w:r>
      <w:r w:rsidR="00340F23" w:rsidRPr="007B28F6">
        <w:rPr>
          <w:rFonts w:ascii="Times New Roman" w:hAnsi="Times New Roman"/>
          <w:sz w:val="24"/>
          <w:szCs w:val="24"/>
        </w:rPr>
        <w:t xml:space="preserve"> – управител на „</w:t>
      </w:r>
      <w:r w:rsidRPr="007B28F6">
        <w:rPr>
          <w:rFonts w:ascii="Times New Roman" w:hAnsi="Times New Roman"/>
          <w:sz w:val="24"/>
          <w:szCs w:val="24"/>
        </w:rPr>
        <w:t xml:space="preserve">БМ </w:t>
      </w:r>
      <w:proofErr w:type="spellStart"/>
      <w:r w:rsidRPr="007B28F6">
        <w:rPr>
          <w:rFonts w:ascii="Times New Roman" w:hAnsi="Times New Roman"/>
          <w:sz w:val="24"/>
          <w:szCs w:val="24"/>
        </w:rPr>
        <w:t>Вижън</w:t>
      </w:r>
      <w:proofErr w:type="spellEnd"/>
      <w:r w:rsidRPr="007B28F6">
        <w:rPr>
          <w:rFonts w:ascii="Times New Roman" w:hAnsi="Times New Roman"/>
          <w:sz w:val="24"/>
          <w:szCs w:val="24"/>
        </w:rPr>
        <w:t>“ ЕООД</w:t>
      </w:r>
      <w:r w:rsidR="00340F23" w:rsidRPr="007B28F6">
        <w:rPr>
          <w:rFonts w:ascii="Times New Roman" w:hAnsi="Times New Roman"/>
          <w:sz w:val="24"/>
          <w:szCs w:val="24"/>
        </w:rPr>
        <w:t>, представител на икономическия сектор от група предприятия „малки/</w:t>
      </w:r>
      <w:proofErr w:type="spellStart"/>
      <w:r w:rsidR="00340F23" w:rsidRPr="007B28F6">
        <w:rPr>
          <w:rFonts w:ascii="Times New Roman" w:hAnsi="Times New Roman"/>
          <w:sz w:val="24"/>
          <w:szCs w:val="24"/>
        </w:rPr>
        <w:t>микропредприятия</w:t>
      </w:r>
      <w:proofErr w:type="spellEnd"/>
      <w:r w:rsidR="00340F23" w:rsidRPr="007B28F6">
        <w:rPr>
          <w:rFonts w:ascii="Times New Roman" w:hAnsi="Times New Roman"/>
          <w:sz w:val="24"/>
          <w:szCs w:val="24"/>
        </w:rPr>
        <w:t>“ в съответния регион за планиране от ниво 2.</w:t>
      </w:r>
    </w:p>
    <w:p w14:paraId="0335D954" w14:textId="77777777" w:rsidR="00340F23" w:rsidRPr="007B28F6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7B28F6">
        <w:rPr>
          <w:rFonts w:ascii="Times New Roman" w:hAnsi="Times New Roman"/>
          <w:b/>
          <w:sz w:val="24"/>
          <w:szCs w:val="24"/>
        </w:rPr>
        <w:t>Заместници:</w:t>
      </w:r>
    </w:p>
    <w:p w14:paraId="43DF2822" w14:textId="1F0F2121" w:rsidR="00340F23" w:rsidRPr="007B28F6" w:rsidRDefault="007B28F6" w:rsidP="00340F23">
      <w:pPr>
        <w:pStyle w:val="ListParagraph"/>
        <w:numPr>
          <w:ilvl w:val="0"/>
          <w:numId w:val="3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B28F6">
        <w:rPr>
          <w:rFonts w:ascii="Times New Roman" w:hAnsi="Times New Roman"/>
          <w:b/>
          <w:sz w:val="24"/>
          <w:szCs w:val="24"/>
        </w:rPr>
        <w:t>Владислав Георгиев</w:t>
      </w:r>
      <w:r w:rsidR="00340F23" w:rsidRPr="007B28F6">
        <w:rPr>
          <w:rFonts w:ascii="Times New Roman" w:hAnsi="Times New Roman"/>
          <w:sz w:val="24"/>
          <w:szCs w:val="24"/>
        </w:rPr>
        <w:t xml:space="preserve"> – управител, „</w:t>
      </w:r>
      <w:proofErr w:type="spellStart"/>
      <w:r w:rsidRPr="007B28F6">
        <w:rPr>
          <w:rFonts w:ascii="Times New Roman" w:hAnsi="Times New Roman"/>
          <w:sz w:val="24"/>
          <w:szCs w:val="24"/>
        </w:rPr>
        <w:t>Рамира</w:t>
      </w:r>
      <w:proofErr w:type="spellEnd"/>
      <w:r w:rsidRPr="007B28F6">
        <w:rPr>
          <w:rFonts w:ascii="Times New Roman" w:hAnsi="Times New Roman"/>
          <w:sz w:val="24"/>
          <w:szCs w:val="24"/>
        </w:rPr>
        <w:t xml:space="preserve"> Кюстендил</w:t>
      </w:r>
      <w:r w:rsidR="00340F23" w:rsidRPr="007B28F6">
        <w:rPr>
          <w:rFonts w:ascii="Times New Roman" w:hAnsi="Times New Roman"/>
          <w:sz w:val="24"/>
          <w:szCs w:val="24"/>
        </w:rPr>
        <w:t>“ ООД;</w:t>
      </w:r>
    </w:p>
    <w:p w14:paraId="6313782B" w14:textId="0929EDD3" w:rsidR="00340F23" w:rsidRPr="007B28F6" w:rsidRDefault="007B28F6" w:rsidP="00340F23">
      <w:pPr>
        <w:pStyle w:val="ListParagraph"/>
        <w:numPr>
          <w:ilvl w:val="0"/>
          <w:numId w:val="3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B28F6">
        <w:rPr>
          <w:rFonts w:ascii="Times New Roman" w:hAnsi="Times New Roman"/>
          <w:b/>
          <w:sz w:val="24"/>
          <w:szCs w:val="24"/>
        </w:rPr>
        <w:t>Ангелина Влашка</w:t>
      </w:r>
      <w:r w:rsidR="00340F23" w:rsidRPr="007B28F6">
        <w:rPr>
          <w:rFonts w:ascii="Times New Roman" w:hAnsi="Times New Roman"/>
          <w:sz w:val="24"/>
          <w:szCs w:val="24"/>
        </w:rPr>
        <w:t xml:space="preserve"> – </w:t>
      </w:r>
      <w:r w:rsidRPr="007B28F6">
        <w:rPr>
          <w:rFonts w:ascii="Times New Roman" w:hAnsi="Times New Roman"/>
          <w:sz w:val="24"/>
          <w:szCs w:val="24"/>
        </w:rPr>
        <w:t>представител на</w:t>
      </w:r>
      <w:r w:rsidR="00340F23" w:rsidRPr="007B28F6">
        <w:rPr>
          <w:rFonts w:ascii="Times New Roman" w:hAnsi="Times New Roman"/>
          <w:sz w:val="24"/>
          <w:szCs w:val="24"/>
        </w:rPr>
        <w:t xml:space="preserve"> </w:t>
      </w:r>
      <w:r w:rsidRPr="007B28F6">
        <w:rPr>
          <w:rFonts w:ascii="Times New Roman" w:hAnsi="Times New Roman"/>
          <w:sz w:val="24"/>
          <w:szCs w:val="24"/>
        </w:rPr>
        <w:t>„</w:t>
      </w:r>
      <w:proofErr w:type="spellStart"/>
      <w:r w:rsidRPr="007B28F6">
        <w:rPr>
          <w:rFonts w:ascii="Times New Roman" w:hAnsi="Times New Roman"/>
          <w:sz w:val="24"/>
          <w:szCs w:val="24"/>
        </w:rPr>
        <w:t>Рамира</w:t>
      </w:r>
      <w:proofErr w:type="spellEnd"/>
      <w:r w:rsidRPr="007B28F6">
        <w:rPr>
          <w:rFonts w:ascii="Times New Roman" w:hAnsi="Times New Roman"/>
          <w:sz w:val="24"/>
          <w:szCs w:val="24"/>
        </w:rPr>
        <w:t xml:space="preserve"> Кюстендил“ ООД.</w:t>
      </w:r>
    </w:p>
    <w:p w14:paraId="02E9F799" w14:textId="19FF8439" w:rsidR="00340F23" w:rsidRPr="007B28F6" w:rsidRDefault="007B28F6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B28F6">
        <w:rPr>
          <w:rFonts w:ascii="Times New Roman" w:hAnsi="Times New Roman"/>
          <w:b/>
          <w:sz w:val="24"/>
          <w:szCs w:val="24"/>
        </w:rPr>
        <w:t>Христо Абаджиев</w:t>
      </w:r>
      <w:r w:rsidR="00340F23" w:rsidRPr="007B28F6">
        <w:rPr>
          <w:rFonts w:ascii="Times New Roman" w:hAnsi="Times New Roman"/>
          <w:sz w:val="24"/>
          <w:szCs w:val="24"/>
        </w:rPr>
        <w:t xml:space="preserve"> – </w:t>
      </w:r>
      <w:r w:rsidRPr="007B28F6">
        <w:rPr>
          <w:rFonts w:ascii="Times New Roman" w:hAnsi="Times New Roman"/>
          <w:sz w:val="24"/>
          <w:szCs w:val="24"/>
        </w:rPr>
        <w:t>управител на „АБ-Терм“ ООД</w:t>
      </w:r>
      <w:r w:rsidR="00340F23" w:rsidRPr="007B28F6">
        <w:rPr>
          <w:rFonts w:ascii="Times New Roman" w:hAnsi="Times New Roman"/>
          <w:sz w:val="24"/>
          <w:szCs w:val="24"/>
        </w:rPr>
        <w:t>, представител на икономическия сектор от група предприятия „средни предприятия“ в съответния регион за планиране от ниво 2.</w:t>
      </w:r>
    </w:p>
    <w:p w14:paraId="64CC6D97" w14:textId="3600059B" w:rsidR="00340F23" w:rsidRPr="007B28F6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7B28F6">
        <w:rPr>
          <w:rFonts w:ascii="Times New Roman" w:hAnsi="Times New Roman"/>
          <w:b/>
          <w:sz w:val="24"/>
          <w:szCs w:val="24"/>
        </w:rPr>
        <w:lastRenderedPageBreak/>
        <w:t>Заместни</w:t>
      </w:r>
      <w:r w:rsidR="007B28F6" w:rsidRPr="007B28F6">
        <w:rPr>
          <w:rFonts w:ascii="Times New Roman" w:hAnsi="Times New Roman"/>
          <w:b/>
          <w:sz w:val="24"/>
          <w:szCs w:val="24"/>
        </w:rPr>
        <w:t>к</w:t>
      </w:r>
      <w:r w:rsidRPr="007B28F6">
        <w:rPr>
          <w:rFonts w:ascii="Times New Roman" w:hAnsi="Times New Roman"/>
          <w:sz w:val="24"/>
          <w:szCs w:val="24"/>
        </w:rPr>
        <w:t>:</w:t>
      </w:r>
    </w:p>
    <w:p w14:paraId="11951EDD" w14:textId="16762FA9" w:rsidR="00340F23" w:rsidRPr="00B53CB0" w:rsidRDefault="007B28F6" w:rsidP="00340F23">
      <w:pPr>
        <w:pStyle w:val="ListParagraph"/>
        <w:numPr>
          <w:ilvl w:val="0"/>
          <w:numId w:val="4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53CB0">
        <w:rPr>
          <w:rFonts w:ascii="Times New Roman" w:hAnsi="Times New Roman"/>
          <w:b/>
          <w:sz w:val="24"/>
          <w:szCs w:val="24"/>
        </w:rPr>
        <w:t>Елена Еленкова</w:t>
      </w:r>
      <w:r w:rsidR="00340F23" w:rsidRPr="00B53CB0">
        <w:rPr>
          <w:rFonts w:ascii="Times New Roman" w:hAnsi="Times New Roman"/>
          <w:sz w:val="24"/>
          <w:szCs w:val="24"/>
        </w:rPr>
        <w:t xml:space="preserve"> – </w:t>
      </w:r>
      <w:r w:rsidRPr="00B53CB0">
        <w:rPr>
          <w:rFonts w:ascii="Times New Roman" w:hAnsi="Times New Roman"/>
          <w:sz w:val="24"/>
          <w:szCs w:val="24"/>
        </w:rPr>
        <w:t>търговски директор в „</w:t>
      </w:r>
      <w:proofErr w:type="spellStart"/>
      <w:r w:rsidRPr="00B53CB0">
        <w:rPr>
          <w:rFonts w:ascii="Times New Roman" w:hAnsi="Times New Roman"/>
          <w:sz w:val="24"/>
          <w:szCs w:val="24"/>
        </w:rPr>
        <w:t>Сиском</w:t>
      </w:r>
      <w:proofErr w:type="spellEnd"/>
      <w:r w:rsidRPr="00B53CB0">
        <w:rPr>
          <w:rFonts w:ascii="Times New Roman" w:hAnsi="Times New Roman"/>
          <w:sz w:val="24"/>
          <w:szCs w:val="24"/>
        </w:rPr>
        <w:t xml:space="preserve"> инженеринг“ АД.</w:t>
      </w:r>
    </w:p>
    <w:p w14:paraId="11A787A4" w14:textId="4B41A371" w:rsidR="00340F23" w:rsidRPr="00B53CB0" w:rsidRDefault="00B53CB0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53CB0">
        <w:rPr>
          <w:rFonts w:ascii="Times New Roman" w:hAnsi="Times New Roman"/>
          <w:b/>
          <w:sz w:val="24"/>
          <w:szCs w:val="24"/>
        </w:rPr>
        <w:t>Ирена Георгиева</w:t>
      </w:r>
      <w:r w:rsidR="00340F23" w:rsidRPr="00B53CB0">
        <w:rPr>
          <w:rFonts w:ascii="Times New Roman" w:hAnsi="Times New Roman"/>
          <w:sz w:val="24"/>
          <w:szCs w:val="24"/>
        </w:rPr>
        <w:t xml:space="preserve"> – </w:t>
      </w:r>
      <w:r w:rsidRPr="00B53CB0">
        <w:rPr>
          <w:rFonts w:ascii="Times New Roman" w:hAnsi="Times New Roman"/>
          <w:sz w:val="24"/>
          <w:szCs w:val="24"/>
        </w:rPr>
        <w:t>председател</w:t>
      </w:r>
      <w:r w:rsidR="00340F23" w:rsidRPr="00B53CB0">
        <w:rPr>
          <w:rFonts w:ascii="Times New Roman" w:hAnsi="Times New Roman"/>
          <w:sz w:val="24"/>
          <w:szCs w:val="24"/>
        </w:rPr>
        <w:t xml:space="preserve"> на </w:t>
      </w:r>
      <w:r w:rsidRPr="00B53CB0">
        <w:rPr>
          <w:rFonts w:ascii="Times New Roman" w:hAnsi="Times New Roman"/>
          <w:sz w:val="24"/>
          <w:szCs w:val="24"/>
        </w:rPr>
        <w:t>ф</w:t>
      </w:r>
      <w:r w:rsidR="00340F23" w:rsidRPr="00B53CB0">
        <w:rPr>
          <w:rFonts w:ascii="Times New Roman" w:hAnsi="Times New Roman"/>
          <w:sz w:val="24"/>
          <w:szCs w:val="24"/>
        </w:rPr>
        <w:t>ондация „</w:t>
      </w:r>
      <w:r w:rsidRPr="00B53CB0">
        <w:rPr>
          <w:rFonts w:ascii="Times New Roman" w:hAnsi="Times New Roman"/>
          <w:sz w:val="24"/>
          <w:szCs w:val="24"/>
        </w:rPr>
        <w:t>Триумф-Р</w:t>
      </w:r>
      <w:r w:rsidR="00340F23" w:rsidRPr="00B53CB0">
        <w:rPr>
          <w:rFonts w:ascii="Times New Roman" w:hAnsi="Times New Roman"/>
          <w:sz w:val="24"/>
          <w:szCs w:val="24"/>
        </w:rPr>
        <w:t xml:space="preserve">“, представител на юридически лица с нестопанска цел, осъществяващи дейност в обществена полза територията на съответния регион за планиране от ниво 2, от групата организации, работещи в сферата на равенството между мъжете и жените, </w:t>
      </w:r>
      <w:proofErr w:type="spellStart"/>
      <w:r w:rsidR="00340F23" w:rsidRPr="00B53CB0">
        <w:rPr>
          <w:rFonts w:ascii="Times New Roman" w:hAnsi="Times New Roman"/>
          <w:sz w:val="24"/>
          <w:szCs w:val="24"/>
        </w:rPr>
        <w:t>недискриминацията</w:t>
      </w:r>
      <w:proofErr w:type="spellEnd"/>
      <w:r w:rsidR="00340F23" w:rsidRPr="00B53CB0">
        <w:rPr>
          <w:rFonts w:ascii="Times New Roman" w:hAnsi="Times New Roman"/>
          <w:sz w:val="24"/>
          <w:szCs w:val="24"/>
        </w:rPr>
        <w:t xml:space="preserve">, равните възможности, социалното включване и интегрирането на </w:t>
      </w:r>
      <w:proofErr w:type="spellStart"/>
      <w:r w:rsidR="00340F23" w:rsidRPr="00B53CB0">
        <w:rPr>
          <w:rFonts w:ascii="Times New Roman" w:hAnsi="Times New Roman"/>
          <w:sz w:val="24"/>
          <w:szCs w:val="24"/>
        </w:rPr>
        <w:t>маргинализираните</w:t>
      </w:r>
      <w:proofErr w:type="spellEnd"/>
      <w:r w:rsidR="00340F23" w:rsidRPr="00B53CB0">
        <w:rPr>
          <w:rFonts w:ascii="Times New Roman" w:hAnsi="Times New Roman"/>
          <w:sz w:val="24"/>
          <w:szCs w:val="24"/>
        </w:rPr>
        <w:t xml:space="preserve"> групи.</w:t>
      </w:r>
    </w:p>
    <w:p w14:paraId="4A392022" w14:textId="34FCFB1A" w:rsidR="00340F23" w:rsidRPr="00972F32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972F32">
        <w:rPr>
          <w:rFonts w:ascii="Times New Roman" w:hAnsi="Times New Roman"/>
          <w:b/>
          <w:sz w:val="24"/>
          <w:szCs w:val="24"/>
        </w:rPr>
        <w:t>Росица Джамбазова</w:t>
      </w:r>
      <w:r w:rsidR="00972F32" w:rsidRPr="00972F32">
        <w:rPr>
          <w:rFonts w:ascii="Times New Roman" w:hAnsi="Times New Roman"/>
          <w:sz w:val="24"/>
          <w:szCs w:val="24"/>
        </w:rPr>
        <w:t xml:space="preserve"> – председател на УС </w:t>
      </w:r>
      <w:r w:rsidRPr="00972F32">
        <w:rPr>
          <w:rFonts w:ascii="Times New Roman" w:hAnsi="Times New Roman"/>
          <w:sz w:val="24"/>
          <w:szCs w:val="24"/>
        </w:rPr>
        <w:t xml:space="preserve">на </w:t>
      </w:r>
      <w:r w:rsidR="00972F32" w:rsidRPr="00972F32">
        <w:rPr>
          <w:rFonts w:ascii="Times New Roman" w:hAnsi="Times New Roman"/>
          <w:sz w:val="24"/>
          <w:szCs w:val="24"/>
        </w:rPr>
        <w:t xml:space="preserve">сдружение с нестопанска цел в обществена полза </w:t>
      </w:r>
      <w:r w:rsidRPr="00972F32">
        <w:rPr>
          <w:rFonts w:ascii="Times New Roman" w:hAnsi="Times New Roman"/>
          <w:sz w:val="24"/>
          <w:szCs w:val="24"/>
        </w:rPr>
        <w:t>„Бизнес инкубатор - Гоце Делчев, Център за подпомагане на предприемачеството“, представител на юридически лица с нестопанска цел, осъществяващи дейност в обществена полза територията на съответния регион за планиране от ниво 2 от групата екологични организации и организации, работещи в сферата на образованието, науката и културата.</w:t>
      </w:r>
    </w:p>
    <w:p w14:paraId="0C92A7EC" w14:textId="77777777" w:rsidR="00340F23" w:rsidRPr="00972F32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972F32">
        <w:rPr>
          <w:rFonts w:ascii="Times New Roman" w:hAnsi="Times New Roman"/>
          <w:b/>
          <w:sz w:val="24"/>
          <w:szCs w:val="24"/>
        </w:rPr>
        <w:t>Заместници</w:t>
      </w:r>
      <w:r w:rsidRPr="00972F32">
        <w:rPr>
          <w:rFonts w:ascii="Times New Roman" w:hAnsi="Times New Roman"/>
          <w:sz w:val="24"/>
          <w:szCs w:val="24"/>
        </w:rPr>
        <w:t>:</w:t>
      </w:r>
    </w:p>
    <w:p w14:paraId="7140CDF7" w14:textId="3D44A4DC" w:rsidR="00340F23" w:rsidRPr="00972F32" w:rsidRDefault="00972F32" w:rsidP="00340F23">
      <w:pPr>
        <w:pStyle w:val="ListParagraph"/>
        <w:numPr>
          <w:ilvl w:val="0"/>
          <w:numId w:val="4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972F32">
        <w:rPr>
          <w:rFonts w:ascii="Times New Roman" w:hAnsi="Times New Roman"/>
          <w:b/>
          <w:sz w:val="24"/>
          <w:szCs w:val="24"/>
        </w:rPr>
        <w:t>Иван Андонов</w:t>
      </w:r>
      <w:r w:rsidR="00340F23" w:rsidRPr="00972F32">
        <w:rPr>
          <w:rFonts w:ascii="Times New Roman" w:hAnsi="Times New Roman"/>
          <w:sz w:val="24"/>
          <w:szCs w:val="24"/>
        </w:rPr>
        <w:t xml:space="preserve"> – председател на УС на </w:t>
      </w:r>
      <w:r w:rsidRPr="00972F32">
        <w:rPr>
          <w:rFonts w:ascii="Times New Roman" w:hAnsi="Times New Roman"/>
          <w:sz w:val="24"/>
          <w:szCs w:val="24"/>
        </w:rPr>
        <w:t>Народно читалище Братство 1869</w:t>
      </w:r>
      <w:r w:rsidR="00340F23" w:rsidRPr="00972F32">
        <w:rPr>
          <w:rFonts w:ascii="Times New Roman" w:hAnsi="Times New Roman"/>
          <w:sz w:val="24"/>
          <w:szCs w:val="24"/>
        </w:rPr>
        <w:t>;</w:t>
      </w:r>
    </w:p>
    <w:p w14:paraId="5E2A76A3" w14:textId="2D8C19A7" w:rsidR="00340F23" w:rsidRPr="00972F32" w:rsidRDefault="00972F32" w:rsidP="00340F23">
      <w:pPr>
        <w:pStyle w:val="ListParagraph"/>
        <w:numPr>
          <w:ilvl w:val="0"/>
          <w:numId w:val="4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972F32">
        <w:rPr>
          <w:rFonts w:ascii="Times New Roman" w:hAnsi="Times New Roman"/>
          <w:b/>
          <w:sz w:val="24"/>
          <w:szCs w:val="24"/>
        </w:rPr>
        <w:t>Иван Искренов</w:t>
      </w:r>
      <w:r w:rsidR="00340F23" w:rsidRPr="00972F32">
        <w:rPr>
          <w:rFonts w:ascii="Times New Roman" w:hAnsi="Times New Roman"/>
          <w:sz w:val="24"/>
          <w:szCs w:val="24"/>
        </w:rPr>
        <w:t xml:space="preserve"> – </w:t>
      </w:r>
      <w:r w:rsidRPr="00972F32">
        <w:rPr>
          <w:rFonts w:ascii="Times New Roman" w:hAnsi="Times New Roman"/>
          <w:sz w:val="24"/>
          <w:szCs w:val="24"/>
        </w:rPr>
        <w:t>член</w:t>
      </w:r>
      <w:r w:rsidR="00340F23" w:rsidRPr="00972F32">
        <w:rPr>
          <w:rFonts w:ascii="Times New Roman" w:hAnsi="Times New Roman"/>
          <w:sz w:val="24"/>
          <w:szCs w:val="24"/>
        </w:rPr>
        <w:t xml:space="preserve"> на УС на </w:t>
      </w:r>
      <w:r w:rsidRPr="00972F32">
        <w:rPr>
          <w:rFonts w:ascii="Times New Roman" w:hAnsi="Times New Roman"/>
          <w:sz w:val="24"/>
          <w:szCs w:val="24"/>
        </w:rPr>
        <w:t xml:space="preserve">фондация </w:t>
      </w:r>
      <w:r w:rsidR="00340F23" w:rsidRPr="00972F32">
        <w:rPr>
          <w:rFonts w:ascii="Times New Roman" w:hAnsi="Times New Roman"/>
          <w:sz w:val="24"/>
          <w:szCs w:val="24"/>
        </w:rPr>
        <w:t>„</w:t>
      </w:r>
      <w:r w:rsidRPr="00972F32">
        <w:rPr>
          <w:rFonts w:ascii="Times New Roman" w:hAnsi="Times New Roman"/>
          <w:sz w:val="24"/>
          <w:szCs w:val="24"/>
        </w:rPr>
        <w:t>Отворена врата“.</w:t>
      </w:r>
    </w:p>
    <w:p w14:paraId="1E163970" w14:textId="77777777" w:rsidR="00340F23" w:rsidRPr="00D50DEC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50DEC">
        <w:rPr>
          <w:rFonts w:ascii="Times New Roman" w:hAnsi="Times New Roman"/>
          <w:b/>
          <w:sz w:val="24"/>
          <w:szCs w:val="24"/>
        </w:rPr>
        <w:t>Живко Иванов</w:t>
      </w:r>
      <w:r w:rsidRPr="00D50DEC">
        <w:rPr>
          <w:rFonts w:ascii="Times New Roman" w:hAnsi="Times New Roman"/>
          <w:sz w:val="24"/>
          <w:szCs w:val="24"/>
        </w:rPr>
        <w:t xml:space="preserve"> – пълномощен представител и експерт на „Бизнес информационен и консултантски център, Сандански“, представител на юридически лица с нестопанска цел, осъществяващи дейност в обществена полза на територията на съответния регион за планиране от ниво 2 от групата агенции за регионално развитие.</w:t>
      </w:r>
    </w:p>
    <w:p w14:paraId="55A63895" w14:textId="77777777" w:rsidR="00340F23" w:rsidRPr="00D50DEC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b/>
          <w:sz w:val="24"/>
          <w:szCs w:val="24"/>
        </w:rPr>
      </w:pPr>
      <w:r w:rsidRPr="00D50DEC">
        <w:rPr>
          <w:rFonts w:ascii="Times New Roman" w:hAnsi="Times New Roman"/>
          <w:b/>
          <w:sz w:val="24"/>
          <w:szCs w:val="24"/>
        </w:rPr>
        <w:t>Заместник:</w:t>
      </w:r>
    </w:p>
    <w:p w14:paraId="64D57D20" w14:textId="77777777" w:rsidR="00340F23" w:rsidRPr="00D50DEC" w:rsidRDefault="00340F23" w:rsidP="00340F23">
      <w:pPr>
        <w:pStyle w:val="ListParagraph"/>
        <w:numPr>
          <w:ilvl w:val="0"/>
          <w:numId w:val="4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50DEC">
        <w:rPr>
          <w:rFonts w:ascii="Times New Roman" w:hAnsi="Times New Roman"/>
          <w:b/>
          <w:sz w:val="24"/>
          <w:szCs w:val="24"/>
        </w:rPr>
        <w:t>Пламен Тодоров</w:t>
      </w:r>
      <w:r w:rsidRPr="00D50DEC">
        <w:rPr>
          <w:rFonts w:ascii="Times New Roman" w:hAnsi="Times New Roman"/>
          <w:sz w:val="24"/>
          <w:szCs w:val="24"/>
        </w:rPr>
        <w:t xml:space="preserve"> – експерт на „Бизнес информационен и консултантски център, Сандански“.</w:t>
      </w:r>
    </w:p>
    <w:p w14:paraId="6D2E1C06" w14:textId="6FD67E65" w:rsidR="00340F23" w:rsidRDefault="00340F23" w:rsidP="00340F23">
      <w:pPr>
        <w:pStyle w:val="ListParagraph"/>
        <w:numPr>
          <w:ilvl w:val="0"/>
          <w:numId w:val="5"/>
        </w:numPr>
        <w:tabs>
          <w:tab w:val="left" w:pos="142"/>
        </w:tabs>
        <w:spacing w:before="0" w:after="120" w:line="360" w:lineRule="auto"/>
        <w:ind w:left="0" w:firstLine="28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D2E0E">
        <w:rPr>
          <w:rFonts w:ascii="Times New Roman" w:hAnsi="Times New Roman"/>
          <w:b/>
          <w:sz w:val="24"/>
          <w:szCs w:val="24"/>
        </w:rPr>
        <w:t>Наблюдатели по чл. 18, ал. 13, т. 1-5 от Закона за регионалното развитие (ЗРР), единствено с право на съвещателен глас:</w:t>
      </w:r>
    </w:p>
    <w:p w14:paraId="5B2F64FB" w14:textId="77777777" w:rsidR="007D356C" w:rsidRPr="004910B8" w:rsidRDefault="007D356C" w:rsidP="004910B8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E137F1">
        <w:rPr>
          <w:rFonts w:ascii="Times New Roman" w:hAnsi="Times New Roman"/>
          <w:b/>
          <w:sz w:val="24"/>
          <w:szCs w:val="24"/>
        </w:rPr>
        <w:t>Добринка Кръстева</w:t>
      </w:r>
      <w:r w:rsidRPr="004910B8">
        <w:rPr>
          <w:rFonts w:ascii="Times New Roman" w:hAnsi="Times New Roman"/>
          <w:b/>
          <w:sz w:val="24"/>
          <w:szCs w:val="24"/>
        </w:rPr>
        <w:t xml:space="preserve"> – </w:t>
      </w:r>
      <w:r w:rsidRPr="004910B8">
        <w:rPr>
          <w:rFonts w:ascii="Times New Roman" w:hAnsi="Times New Roman"/>
          <w:sz w:val="24"/>
          <w:szCs w:val="24"/>
        </w:rPr>
        <w:t>началник на отдел „Наблюдение и анализ“, дирекция „Централно координационно звено“, Администрация на Министерски съвет, представител на Дирекция ЦКЗ, в администрацията на Министерски съвет.</w:t>
      </w:r>
    </w:p>
    <w:p w14:paraId="4441CD45" w14:textId="77777777" w:rsidR="007D356C" w:rsidRPr="00E137F1" w:rsidRDefault="007D356C" w:rsidP="007D356C">
      <w:pPr>
        <w:spacing w:before="0" w:after="0"/>
        <w:ind w:right="-1" w:firstLine="360"/>
        <w:jc w:val="both"/>
        <w:rPr>
          <w:b/>
        </w:rPr>
      </w:pPr>
      <w:r w:rsidRPr="00E137F1">
        <w:rPr>
          <w:b/>
        </w:rPr>
        <w:t>Заместник:</w:t>
      </w:r>
    </w:p>
    <w:p w14:paraId="1CF6057F" w14:textId="373676D5" w:rsidR="00340F23" w:rsidRPr="007D356C" w:rsidRDefault="007D356C" w:rsidP="0027309B">
      <w:pPr>
        <w:pStyle w:val="ListParagraph"/>
        <w:numPr>
          <w:ilvl w:val="0"/>
          <w:numId w:val="4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D356C">
        <w:rPr>
          <w:rFonts w:ascii="Times New Roman" w:hAnsi="Times New Roman"/>
          <w:b/>
          <w:sz w:val="24"/>
          <w:szCs w:val="24"/>
        </w:rPr>
        <w:t xml:space="preserve">Ангел Сираков </w:t>
      </w:r>
      <w:r w:rsidRPr="007D356C">
        <w:rPr>
          <w:rFonts w:ascii="Times New Roman" w:hAnsi="Times New Roman"/>
          <w:sz w:val="24"/>
          <w:szCs w:val="24"/>
        </w:rPr>
        <w:t>– началник на сектор „Политики и програми за устойчив растеж“</w:t>
      </w:r>
      <w:r w:rsidRPr="007D356C">
        <w:rPr>
          <w:rFonts w:ascii="Times New Roman" w:hAnsi="Times New Roman"/>
          <w:sz w:val="24"/>
          <w:szCs w:val="24"/>
          <w:lang w:val="en-US"/>
        </w:rPr>
        <w:t>.</w:t>
      </w:r>
      <w:r w:rsidR="00340F23" w:rsidRPr="007D356C">
        <w:rPr>
          <w:b/>
        </w:rPr>
        <w:br w:type="page"/>
      </w:r>
    </w:p>
    <w:p w14:paraId="031A5B72" w14:textId="77777777" w:rsidR="00340F23" w:rsidRPr="00445C75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445C75">
        <w:rPr>
          <w:rFonts w:ascii="Times New Roman" w:hAnsi="Times New Roman"/>
          <w:b/>
          <w:sz w:val="24"/>
          <w:szCs w:val="24"/>
        </w:rPr>
        <w:lastRenderedPageBreak/>
        <w:t xml:space="preserve">Ясен Марков – </w:t>
      </w:r>
      <w:r w:rsidRPr="00445C75">
        <w:rPr>
          <w:rFonts w:ascii="Times New Roman" w:hAnsi="Times New Roman"/>
          <w:sz w:val="24"/>
          <w:szCs w:val="24"/>
        </w:rPr>
        <w:t>директор на дирекция „Специфична одитна дейност“, представител на Изпълнителна агенция „Одит на средствата от Европейския съюз“ към министъра на финансите.</w:t>
      </w:r>
    </w:p>
    <w:p w14:paraId="2532D532" w14:textId="77777777" w:rsidR="00340F23" w:rsidRPr="00445C75" w:rsidRDefault="00340F23" w:rsidP="00340F23">
      <w:pPr>
        <w:spacing w:before="0" w:after="0"/>
        <w:ind w:right="-1" w:firstLine="360"/>
        <w:jc w:val="both"/>
      </w:pPr>
      <w:r w:rsidRPr="00445C75">
        <w:rPr>
          <w:b/>
        </w:rPr>
        <w:t>Заместник</w:t>
      </w:r>
      <w:r w:rsidRPr="00445C75">
        <w:t>:</w:t>
      </w:r>
    </w:p>
    <w:p w14:paraId="2A299C29" w14:textId="77777777" w:rsidR="00340F23" w:rsidRPr="00445C75" w:rsidRDefault="00340F23" w:rsidP="00340F23">
      <w:pPr>
        <w:pStyle w:val="ListParagraph"/>
        <w:numPr>
          <w:ilvl w:val="0"/>
          <w:numId w:val="4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445C75">
        <w:rPr>
          <w:rFonts w:ascii="Times New Roman" w:hAnsi="Times New Roman"/>
          <w:b/>
          <w:sz w:val="24"/>
          <w:szCs w:val="24"/>
        </w:rPr>
        <w:t>Момчил Масларов</w:t>
      </w:r>
      <w:r w:rsidRPr="00445C75">
        <w:rPr>
          <w:rFonts w:ascii="Times New Roman" w:hAnsi="Times New Roman"/>
          <w:sz w:val="24"/>
          <w:szCs w:val="24"/>
        </w:rPr>
        <w:t xml:space="preserve"> – държавен експерт в дирекция „Методология, хоризонтални политики и автоматизация на одитната дейност“, Изпълнителна агенция „Одит на средствата от Европейския съюз“ към министъра на финансите.</w:t>
      </w:r>
    </w:p>
    <w:p w14:paraId="195895D5" w14:textId="77777777" w:rsidR="00340F23" w:rsidRPr="00403C12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403C12">
        <w:rPr>
          <w:rFonts w:ascii="Times New Roman" w:hAnsi="Times New Roman"/>
          <w:b/>
          <w:sz w:val="24"/>
          <w:szCs w:val="24"/>
        </w:rPr>
        <w:t>Мартина Тодорова</w:t>
      </w:r>
      <w:r w:rsidRPr="00403C12">
        <w:rPr>
          <w:rFonts w:ascii="Times New Roman" w:hAnsi="Times New Roman"/>
          <w:sz w:val="24"/>
          <w:szCs w:val="24"/>
        </w:rPr>
        <w:t xml:space="preserve"> – държавен експерт в отдел „Административно-териториално устройство“, Дирекция „Устройство на територията и административно-териториално устройство“, представител на Министерство на регионалното развитие и благоустройството.</w:t>
      </w:r>
    </w:p>
    <w:p w14:paraId="7678C40C" w14:textId="77777777" w:rsidR="00340F23" w:rsidRPr="00403C12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403C12">
        <w:rPr>
          <w:rFonts w:ascii="Times New Roman" w:hAnsi="Times New Roman"/>
          <w:b/>
          <w:sz w:val="24"/>
          <w:szCs w:val="24"/>
        </w:rPr>
        <w:t>Заместник</w:t>
      </w:r>
      <w:r w:rsidRPr="00403C12">
        <w:rPr>
          <w:rFonts w:ascii="Times New Roman" w:hAnsi="Times New Roman"/>
          <w:sz w:val="24"/>
          <w:szCs w:val="24"/>
        </w:rPr>
        <w:t>:</w:t>
      </w:r>
    </w:p>
    <w:p w14:paraId="1205FEFE" w14:textId="77777777" w:rsidR="00340F23" w:rsidRPr="00403C12" w:rsidRDefault="00340F23" w:rsidP="00340F23">
      <w:pPr>
        <w:pStyle w:val="ListParagraph"/>
        <w:numPr>
          <w:ilvl w:val="0"/>
          <w:numId w:val="4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403C12">
        <w:rPr>
          <w:rFonts w:ascii="Times New Roman" w:hAnsi="Times New Roman"/>
          <w:b/>
          <w:sz w:val="24"/>
          <w:szCs w:val="24"/>
        </w:rPr>
        <w:t>Елица Чакърова</w:t>
      </w:r>
      <w:r w:rsidRPr="00403C12">
        <w:rPr>
          <w:rFonts w:ascii="Times New Roman" w:hAnsi="Times New Roman"/>
          <w:sz w:val="24"/>
          <w:szCs w:val="24"/>
        </w:rPr>
        <w:t xml:space="preserve"> – главен експерт в отдел „Административно-териториално устройство“, Дирекция „Устройство на територията и административно-териториално устройство“, представител на Министерство на регионалното развитие и благоустройството.</w:t>
      </w:r>
    </w:p>
    <w:p w14:paraId="0B1408DB" w14:textId="77777777" w:rsidR="00340F23" w:rsidRPr="007D356C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D356C">
        <w:rPr>
          <w:rFonts w:ascii="Times New Roman" w:hAnsi="Times New Roman"/>
          <w:b/>
          <w:sz w:val="24"/>
          <w:szCs w:val="24"/>
        </w:rPr>
        <w:t xml:space="preserve">Магдалена Цанкова </w:t>
      </w:r>
      <w:r w:rsidRPr="007D356C">
        <w:rPr>
          <w:rFonts w:ascii="Times New Roman" w:hAnsi="Times New Roman"/>
          <w:sz w:val="24"/>
          <w:szCs w:val="24"/>
        </w:rPr>
        <w:t>– главен експерт в дирекция „Финанси на общините“, представител на Министерство на финансите.</w:t>
      </w:r>
    </w:p>
    <w:p w14:paraId="1AA45DFA" w14:textId="69B3CA25" w:rsidR="00340F23" w:rsidRPr="0023636E" w:rsidRDefault="0023636E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Представител на </w:t>
      </w:r>
      <w:r w:rsidRPr="0023636E">
        <w:rPr>
          <w:rFonts w:ascii="Times New Roman" w:hAnsi="Times New Roman"/>
          <w:b/>
          <w:sz w:val="24"/>
          <w:szCs w:val="24"/>
        </w:rPr>
        <w:t>М</w:t>
      </w:r>
      <w:r w:rsidR="00340F23" w:rsidRPr="0023636E">
        <w:rPr>
          <w:rFonts w:ascii="Times New Roman" w:hAnsi="Times New Roman"/>
          <w:b/>
          <w:sz w:val="24"/>
          <w:szCs w:val="24"/>
        </w:rPr>
        <w:t>инистерство на вътрешните работи.</w:t>
      </w:r>
    </w:p>
    <w:p w14:paraId="2EB5FDF0" w14:textId="77777777" w:rsidR="00340F23" w:rsidRPr="004C2BAC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4C2BAC">
        <w:rPr>
          <w:rFonts w:ascii="Times New Roman" w:hAnsi="Times New Roman"/>
          <w:b/>
          <w:sz w:val="24"/>
          <w:szCs w:val="24"/>
        </w:rPr>
        <w:t>Камелия Димитрова</w:t>
      </w:r>
      <w:r w:rsidRPr="004C2BAC">
        <w:rPr>
          <w:rFonts w:ascii="Times New Roman" w:hAnsi="Times New Roman"/>
          <w:sz w:val="24"/>
          <w:szCs w:val="24"/>
        </w:rPr>
        <w:t xml:space="preserve"> – дипломатически служител I-ва степен, представител на Министерство на външните работи.</w:t>
      </w:r>
    </w:p>
    <w:p w14:paraId="16DBA9EB" w14:textId="77777777" w:rsidR="00340F23" w:rsidRPr="004C2BAC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4C2BAC">
        <w:rPr>
          <w:rFonts w:ascii="Times New Roman" w:hAnsi="Times New Roman"/>
          <w:b/>
          <w:sz w:val="24"/>
          <w:szCs w:val="24"/>
        </w:rPr>
        <w:t>Заместник</w:t>
      </w:r>
      <w:r w:rsidRPr="004C2BAC">
        <w:rPr>
          <w:rFonts w:ascii="Times New Roman" w:hAnsi="Times New Roman"/>
          <w:sz w:val="24"/>
          <w:szCs w:val="24"/>
        </w:rPr>
        <w:t>:</w:t>
      </w:r>
    </w:p>
    <w:p w14:paraId="04126C06" w14:textId="77777777" w:rsidR="00340F23" w:rsidRPr="004C2BAC" w:rsidRDefault="00340F23" w:rsidP="00340F23">
      <w:pPr>
        <w:pStyle w:val="ListParagraph"/>
        <w:numPr>
          <w:ilvl w:val="0"/>
          <w:numId w:val="4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4C2BAC">
        <w:rPr>
          <w:rFonts w:ascii="Times New Roman" w:hAnsi="Times New Roman"/>
          <w:b/>
          <w:sz w:val="24"/>
          <w:szCs w:val="24"/>
        </w:rPr>
        <w:t xml:space="preserve">Павлета Терзийска – </w:t>
      </w:r>
      <w:r w:rsidRPr="004C2BAC">
        <w:rPr>
          <w:rFonts w:ascii="Times New Roman" w:hAnsi="Times New Roman"/>
          <w:sz w:val="24"/>
          <w:szCs w:val="24"/>
        </w:rPr>
        <w:t>дипломатически служител II-</w:t>
      </w:r>
      <w:proofErr w:type="spellStart"/>
      <w:r w:rsidRPr="004C2BAC">
        <w:rPr>
          <w:rFonts w:ascii="Times New Roman" w:hAnsi="Times New Roman"/>
          <w:sz w:val="24"/>
          <w:szCs w:val="24"/>
        </w:rPr>
        <w:t>ра</w:t>
      </w:r>
      <w:proofErr w:type="spellEnd"/>
      <w:r w:rsidRPr="004C2BAC">
        <w:rPr>
          <w:rFonts w:ascii="Times New Roman" w:hAnsi="Times New Roman"/>
          <w:sz w:val="24"/>
          <w:szCs w:val="24"/>
        </w:rPr>
        <w:t xml:space="preserve"> степен, представител на Министерство на външните работи.</w:t>
      </w:r>
    </w:p>
    <w:p w14:paraId="51C6D8E0" w14:textId="77777777" w:rsidR="00340F23" w:rsidRPr="0044472B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44472B">
        <w:rPr>
          <w:rFonts w:ascii="Times New Roman" w:hAnsi="Times New Roman"/>
          <w:b/>
          <w:sz w:val="24"/>
          <w:szCs w:val="24"/>
        </w:rPr>
        <w:t>Евгени Господинов</w:t>
      </w:r>
      <w:r w:rsidRPr="0044472B">
        <w:rPr>
          <w:rFonts w:ascii="Times New Roman" w:hAnsi="Times New Roman"/>
          <w:sz w:val="24"/>
          <w:szCs w:val="24"/>
        </w:rPr>
        <w:t xml:space="preserve"> – главен експерт в отдел „Международни програми и проекти“, дирекция „Стратегическо развитие и програми“, представител на Министерство на правосъдието.</w:t>
      </w:r>
    </w:p>
    <w:p w14:paraId="547AFA24" w14:textId="77777777" w:rsidR="00340F23" w:rsidRPr="0044472B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44472B">
        <w:rPr>
          <w:rFonts w:ascii="Times New Roman" w:hAnsi="Times New Roman"/>
          <w:b/>
          <w:sz w:val="24"/>
          <w:szCs w:val="24"/>
        </w:rPr>
        <w:t>Заместник</w:t>
      </w:r>
      <w:r w:rsidRPr="0044472B">
        <w:rPr>
          <w:rFonts w:ascii="Times New Roman" w:hAnsi="Times New Roman"/>
          <w:sz w:val="24"/>
          <w:szCs w:val="24"/>
        </w:rPr>
        <w:t>:</w:t>
      </w:r>
    </w:p>
    <w:p w14:paraId="0CDB1F15" w14:textId="77777777" w:rsidR="00340F23" w:rsidRPr="0044472B" w:rsidRDefault="00340F23" w:rsidP="00340F23">
      <w:pPr>
        <w:pStyle w:val="ListParagraph"/>
        <w:numPr>
          <w:ilvl w:val="0"/>
          <w:numId w:val="4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44472B">
        <w:rPr>
          <w:rFonts w:ascii="Times New Roman" w:hAnsi="Times New Roman"/>
          <w:b/>
          <w:sz w:val="24"/>
          <w:szCs w:val="24"/>
        </w:rPr>
        <w:t xml:space="preserve">Анета </w:t>
      </w:r>
      <w:proofErr w:type="spellStart"/>
      <w:r w:rsidRPr="0044472B">
        <w:rPr>
          <w:rFonts w:ascii="Times New Roman" w:hAnsi="Times New Roman"/>
          <w:b/>
          <w:sz w:val="24"/>
          <w:szCs w:val="24"/>
        </w:rPr>
        <w:t>Джорина</w:t>
      </w:r>
      <w:proofErr w:type="spellEnd"/>
      <w:r w:rsidRPr="0044472B">
        <w:rPr>
          <w:rFonts w:ascii="Times New Roman" w:hAnsi="Times New Roman"/>
          <w:b/>
          <w:sz w:val="24"/>
          <w:szCs w:val="24"/>
        </w:rPr>
        <w:t>-Цонева</w:t>
      </w:r>
      <w:r w:rsidRPr="0044472B">
        <w:rPr>
          <w:bCs/>
          <w:sz w:val="24"/>
          <w:szCs w:val="24"/>
        </w:rPr>
        <w:t xml:space="preserve"> - </w:t>
      </w:r>
      <w:r w:rsidRPr="0044472B">
        <w:rPr>
          <w:rFonts w:ascii="Times New Roman" w:hAnsi="Times New Roman"/>
          <w:sz w:val="24"/>
          <w:szCs w:val="24"/>
        </w:rPr>
        <w:t>главен експерт в отдел „Международни програми и проекти”, дирекция „Стратегическо развитие и програми.</w:t>
      </w:r>
    </w:p>
    <w:p w14:paraId="4D44209A" w14:textId="59A10A14" w:rsidR="00340F23" w:rsidRPr="001E6E98" w:rsidRDefault="00530954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530954">
        <w:rPr>
          <w:rFonts w:ascii="Times New Roman" w:hAnsi="Times New Roman"/>
          <w:b/>
          <w:sz w:val="24"/>
          <w:szCs w:val="24"/>
        </w:rPr>
        <w:lastRenderedPageBreak/>
        <w:t>под</w:t>
      </w:r>
      <w:r w:rsidR="00340F23" w:rsidRPr="00530954">
        <w:rPr>
          <w:rFonts w:ascii="Times New Roman" w:hAnsi="Times New Roman"/>
          <w:b/>
          <w:sz w:val="24"/>
          <w:szCs w:val="24"/>
        </w:rPr>
        <w:t xml:space="preserve">полковник Борис Николов </w:t>
      </w:r>
      <w:r w:rsidR="00340F23" w:rsidRPr="00530954">
        <w:rPr>
          <w:rFonts w:ascii="Times New Roman" w:hAnsi="Times New Roman"/>
          <w:sz w:val="24"/>
          <w:szCs w:val="24"/>
        </w:rPr>
        <w:t xml:space="preserve">– началник на Военно окръжие I степен – София, </w:t>
      </w:r>
      <w:r w:rsidR="00340F23" w:rsidRPr="001E6E98">
        <w:rPr>
          <w:rFonts w:ascii="Times New Roman" w:hAnsi="Times New Roman"/>
          <w:sz w:val="24"/>
          <w:szCs w:val="24"/>
        </w:rPr>
        <w:t>представител на Министерство на отбраната.</w:t>
      </w:r>
    </w:p>
    <w:p w14:paraId="49A381B8" w14:textId="77777777" w:rsidR="00340F23" w:rsidRPr="001E6E98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b/>
          <w:sz w:val="24"/>
          <w:szCs w:val="24"/>
        </w:rPr>
      </w:pPr>
      <w:r w:rsidRPr="001E6E98">
        <w:rPr>
          <w:rFonts w:ascii="Times New Roman" w:hAnsi="Times New Roman"/>
          <w:b/>
          <w:sz w:val="24"/>
          <w:szCs w:val="24"/>
        </w:rPr>
        <w:t>Заместници:</w:t>
      </w:r>
    </w:p>
    <w:p w14:paraId="20B45E84" w14:textId="77777777" w:rsidR="00340F23" w:rsidRPr="001E6E98" w:rsidRDefault="00340F23" w:rsidP="00340F23">
      <w:pPr>
        <w:pStyle w:val="ListParagraph"/>
        <w:numPr>
          <w:ilvl w:val="0"/>
          <w:numId w:val="4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1E6E98">
        <w:rPr>
          <w:rFonts w:ascii="Times New Roman" w:hAnsi="Times New Roman"/>
          <w:b/>
          <w:sz w:val="24"/>
          <w:szCs w:val="24"/>
        </w:rPr>
        <w:t>подполковник Петър Митев</w:t>
      </w:r>
      <w:r w:rsidRPr="001E6E98">
        <w:rPr>
          <w:rFonts w:ascii="Times New Roman" w:hAnsi="Times New Roman"/>
          <w:sz w:val="24"/>
          <w:szCs w:val="24"/>
        </w:rPr>
        <w:t xml:space="preserve"> – началник на Военно окръжие II степен – Благоевград;</w:t>
      </w:r>
    </w:p>
    <w:p w14:paraId="429AAC4B" w14:textId="77777777" w:rsidR="00340F23" w:rsidRPr="001E6E98" w:rsidRDefault="00340F23" w:rsidP="00340F23">
      <w:pPr>
        <w:pStyle w:val="ListParagraph"/>
        <w:numPr>
          <w:ilvl w:val="0"/>
          <w:numId w:val="4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1E6E98">
        <w:rPr>
          <w:rFonts w:ascii="Times New Roman" w:hAnsi="Times New Roman"/>
          <w:b/>
          <w:sz w:val="24"/>
          <w:szCs w:val="24"/>
        </w:rPr>
        <w:t>подполковник Димитър Димитров</w:t>
      </w:r>
      <w:r w:rsidRPr="001E6E98">
        <w:rPr>
          <w:rFonts w:ascii="Times New Roman" w:hAnsi="Times New Roman"/>
          <w:sz w:val="24"/>
          <w:szCs w:val="24"/>
        </w:rPr>
        <w:t xml:space="preserve"> – началник на Военно окръжие II степен – Кюстендил;</w:t>
      </w:r>
    </w:p>
    <w:p w14:paraId="42D097E1" w14:textId="77777777" w:rsidR="00340F23" w:rsidRPr="001E6E98" w:rsidRDefault="00340F23" w:rsidP="00340F23">
      <w:pPr>
        <w:pStyle w:val="ListParagraph"/>
        <w:numPr>
          <w:ilvl w:val="0"/>
          <w:numId w:val="4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1E6E98">
        <w:rPr>
          <w:rFonts w:ascii="Times New Roman" w:hAnsi="Times New Roman"/>
          <w:b/>
          <w:sz w:val="24"/>
          <w:szCs w:val="24"/>
        </w:rPr>
        <w:t>подполковник Петко Цолов</w:t>
      </w:r>
      <w:r w:rsidRPr="001E6E98">
        <w:rPr>
          <w:rFonts w:ascii="Times New Roman" w:hAnsi="Times New Roman"/>
          <w:sz w:val="24"/>
          <w:szCs w:val="24"/>
        </w:rPr>
        <w:t xml:space="preserve"> – началник на Военно окръжие II степен – Перник.</w:t>
      </w:r>
    </w:p>
    <w:p w14:paraId="575F7C63" w14:textId="77777777" w:rsidR="00340F23" w:rsidRPr="00595B1F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95B1F">
        <w:rPr>
          <w:rFonts w:ascii="Times New Roman" w:hAnsi="Times New Roman"/>
          <w:b/>
          <w:sz w:val="24"/>
          <w:szCs w:val="24"/>
        </w:rPr>
        <w:t>Наталия Митева</w:t>
      </w:r>
      <w:r w:rsidRPr="00595B1F">
        <w:rPr>
          <w:rFonts w:ascii="Times New Roman" w:hAnsi="Times New Roman"/>
          <w:sz w:val="24"/>
          <w:szCs w:val="24"/>
        </w:rPr>
        <w:t xml:space="preserve"> – заместник-министър на образованието и науката, представител на Министерство на образованието и науката.</w:t>
      </w:r>
    </w:p>
    <w:p w14:paraId="0533C027" w14:textId="77777777" w:rsidR="00340F23" w:rsidRPr="00595B1F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b/>
          <w:sz w:val="24"/>
          <w:szCs w:val="24"/>
        </w:rPr>
      </w:pPr>
      <w:r w:rsidRPr="00595B1F">
        <w:rPr>
          <w:rFonts w:ascii="Times New Roman" w:hAnsi="Times New Roman"/>
          <w:b/>
          <w:sz w:val="24"/>
          <w:szCs w:val="24"/>
        </w:rPr>
        <w:t>Заместник:</w:t>
      </w:r>
    </w:p>
    <w:p w14:paraId="2D5F5802" w14:textId="77777777" w:rsidR="00340F23" w:rsidRPr="00595B1F" w:rsidRDefault="00340F23" w:rsidP="00340F23">
      <w:pPr>
        <w:pStyle w:val="ListParagraph"/>
        <w:numPr>
          <w:ilvl w:val="0"/>
          <w:numId w:val="6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95B1F">
        <w:rPr>
          <w:rFonts w:ascii="Times New Roman" w:hAnsi="Times New Roman"/>
          <w:b/>
          <w:sz w:val="24"/>
          <w:szCs w:val="24"/>
        </w:rPr>
        <w:t>Мартина Кехайова</w:t>
      </w:r>
      <w:r w:rsidRPr="00595B1F">
        <w:rPr>
          <w:rFonts w:ascii="Times New Roman" w:hAnsi="Times New Roman"/>
          <w:sz w:val="24"/>
          <w:szCs w:val="24"/>
        </w:rPr>
        <w:t xml:space="preserve"> – главен експерт в отдел „Политики за стратегическо развитие“, дирекция „Политики за стратегическо развитие, квалификация и кариерно развитие“ към Министерство на образованието и науката.</w:t>
      </w:r>
    </w:p>
    <w:p w14:paraId="3DC01546" w14:textId="77777777" w:rsidR="00340F23" w:rsidRPr="001736EA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1736EA">
        <w:rPr>
          <w:rFonts w:ascii="Times New Roman" w:hAnsi="Times New Roman"/>
          <w:b/>
          <w:sz w:val="24"/>
          <w:szCs w:val="24"/>
        </w:rPr>
        <w:t xml:space="preserve">Мария </w:t>
      </w:r>
      <w:proofErr w:type="spellStart"/>
      <w:r w:rsidRPr="001736EA">
        <w:rPr>
          <w:rFonts w:ascii="Times New Roman" w:hAnsi="Times New Roman"/>
          <w:b/>
          <w:sz w:val="24"/>
          <w:szCs w:val="24"/>
        </w:rPr>
        <w:t>Железарова</w:t>
      </w:r>
      <w:proofErr w:type="spellEnd"/>
      <w:r w:rsidRPr="001736EA">
        <w:rPr>
          <w:rFonts w:ascii="Times New Roman" w:hAnsi="Times New Roman"/>
          <w:sz w:val="24"/>
          <w:szCs w:val="24"/>
        </w:rPr>
        <w:t xml:space="preserve"> – началник на отдел „Верификация“, представител на Министерство на труда и социалната политика.</w:t>
      </w:r>
    </w:p>
    <w:p w14:paraId="0CFD0263" w14:textId="77777777" w:rsidR="00340F23" w:rsidRPr="0033493E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3493E">
        <w:rPr>
          <w:rFonts w:ascii="Times New Roman" w:hAnsi="Times New Roman"/>
          <w:b/>
          <w:sz w:val="24"/>
          <w:szCs w:val="24"/>
        </w:rPr>
        <w:t xml:space="preserve">Иван Господинов </w:t>
      </w:r>
      <w:r w:rsidRPr="0033493E">
        <w:rPr>
          <w:rFonts w:ascii="Times New Roman" w:hAnsi="Times New Roman"/>
          <w:sz w:val="24"/>
          <w:szCs w:val="24"/>
        </w:rPr>
        <w:t xml:space="preserve">– </w:t>
      </w:r>
      <w:r w:rsidRPr="0033493E">
        <w:rPr>
          <w:rFonts w:ascii="Times New Roman" w:eastAsia="Times New Roman" w:hAnsi="Times New Roman"/>
          <w:sz w:val="24"/>
          <w:szCs w:val="20"/>
        </w:rPr>
        <w:t>директор на дирекция „Изпълнение на проекти, програми и стратегии“</w:t>
      </w:r>
      <w:r w:rsidRPr="0033493E">
        <w:rPr>
          <w:rFonts w:ascii="Times New Roman" w:hAnsi="Times New Roman"/>
          <w:sz w:val="24"/>
          <w:szCs w:val="24"/>
        </w:rPr>
        <w:t>, представител на Министерство на  здравеопазването;</w:t>
      </w:r>
    </w:p>
    <w:p w14:paraId="61514F47" w14:textId="77777777" w:rsidR="00340F23" w:rsidRPr="0033493E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33493E">
        <w:rPr>
          <w:rFonts w:ascii="Times New Roman" w:hAnsi="Times New Roman"/>
          <w:b/>
          <w:sz w:val="24"/>
          <w:szCs w:val="24"/>
        </w:rPr>
        <w:t>Заместник</w:t>
      </w:r>
      <w:r w:rsidRPr="0033493E">
        <w:rPr>
          <w:rFonts w:ascii="Times New Roman" w:hAnsi="Times New Roman"/>
          <w:sz w:val="24"/>
          <w:szCs w:val="24"/>
        </w:rPr>
        <w:t>:</w:t>
      </w:r>
    </w:p>
    <w:p w14:paraId="075B434B" w14:textId="77777777" w:rsidR="00340F23" w:rsidRPr="0033493E" w:rsidRDefault="00340F23" w:rsidP="00340F23">
      <w:pPr>
        <w:pStyle w:val="ListParagraph"/>
        <w:numPr>
          <w:ilvl w:val="0"/>
          <w:numId w:val="7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3493E">
        <w:rPr>
          <w:rFonts w:ascii="Times New Roman" w:eastAsia="Times New Roman" w:hAnsi="Times New Roman"/>
          <w:b/>
          <w:sz w:val="24"/>
          <w:szCs w:val="20"/>
        </w:rPr>
        <w:t xml:space="preserve">Антоанета Димова – </w:t>
      </w:r>
      <w:r w:rsidRPr="0033493E">
        <w:rPr>
          <w:rFonts w:ascii="Times New Roman" w:eastAsia="Times New Roman" w:hAnsi="Times New Roman"/>
          <w:sz w:val="24"/>
          <w:szCs w:val="20"/>
        </w:rPr>
        <w:t>началник отдел „Проекти и програми финансирани по Европейски структурни и инвестиционни фондове“, дирекция „Изпълнение на проекти, програми и стратегии“</w:t>
      </w:r>
      <w:r w:rsidRPr="0033493E">
        <w:rPr>
          <w:rFonts w:ascii="Times New Roman" w:hAnsi="Times New Roman"/>
          <w:sz w:val="24"/>
          <w:szCs w:val="24"/>
        </w:rPr>
        <w:t>.</w:t>
      </w:r>
    </w:p>
    <w:p w14:paraId="53314852" w14:textId="03E3F1A3" w:rsidR="00340F23" w:rsidRPr="00385EDF" w:rsidRDefault="002F195D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5EDF">
        <w:rPr>
          <w:rFonts w:ascii="Times New Roman" w:hAnsi="Times New Roman"/>
          <w:sz w:val="24"/>
          <w:szCs w:val="24"/>
        </w:rPr>
        <w:t>П</w:t>
      </w:r>
      <w:r w:rsidR="00340F23" w:rsidRPr="00385EDF">
        <w:rPr>
          <w:rFonts w:ascii="Times New Roman" w:hAnsi="Times New Roman"/>
          <w:sz w:val="24"/>
          <w:szCs w:val="24"/>
        </w:rPr>
        <w:t>редставител на Министерство на околната среда и водите.</w:t>
      </w:r>
    </w:p>
    <w:p w14:paraId="24B054D9" w14:textId="77777777" w:rsidR="00340F23" w:rsidRPr="003340BF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3340BF">
        <w:rPr>
          <w:rFonts w:ascii="Times New Roman" w:hAnsi="Times New Roman"/>
          <w:b/>
          <w:sz w:val="24"/>
          <w:szCs w:val="24"/>
        </w:rPr>
        <w:t>Заместник</w:t>
      </w:r>
      <w:r w:rsidRPr="003340BF">
        <w:rPr>
          <w:rFonts w:ascii="Times New Roman" w:hAnsi="Times New Roman"/>
          <w:sz w:val="24"/>
          <w:szCs w:val="24"/>
        </w:rPr>
        <w:t>:</w:t>
      </w:r>
    </w:p>
    <w:p w14:paraId="1BB3C141" w14:textId="77777777" w:rsidR="00340F23" w:rsidRPr="003340BF" w:rsidRDefault="00340F23" w:rsidP="00340F23">
      <w:pPr>
        <w:pStyle w:val="ListParagraph"/>
        <w:numPr>
          <w:ilvl w:val="0"/>
          <w:numId w:val="7"/>
        </w:numPr>
        <w:spacing w:before="0" w:after="0" w:line="360" w:lineRule="auto"/>
        <w:ind w:right="-1"/>
        <w:jc w:val="both"/>
        <w:rPr>
          <w:rFonts w:ascii="Times New Roman" w:eastAsia="Times New Roman" w:hAnsi="Times New Roman"/>
          <w:b/>
          <w:sz w:val="24"/>
          <w:szCs w:val="20"/>
        </w:rPr>
      </w:pPr>
      <w:r w:rsidRPr="003340B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bg-BG"/>
        </w:rPr>
        <w:t xml:space="preserve">Красимира </w:t>
      </w:r>
      <w:proofErr w:type="spellStart"/>
      <w:r w:rsidRPr="003340B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bg-BG"/>
        </w:rPr>
        <w:t>Бръмчева</w:t>
      </w:r>
      <w:proofErr w:type="spellEnd"/>
      <w:r w:rsidRPr="003340BF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bg-BG"/>
        </w:rPr>
        <w:t xml:space="preserve"> – директор на дирекция „Управление на водите“</w:t>
      </w:r>
      <w:r w:rsidRPr="003340BF">
        <w:rPr>
          <w:rFonts w:ascii="Times New Roman" w:eastAsia="Times New Roman" w:hAnsi="Times New Roman"/>
          <w:sz w:val="24"/>
          <w:szCs w:val="20"/>
        </w:rPr>
        <w:t>.</w:t>
      </w:r>
    </w:p>
    <w:p w14:paraId="5A09ABD6" w14:textId="77777777" w:rsidR="00340F23" w:rsidRPr="00D42685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42685">
        <w:rPr>
          <w:rFonts w:ascii="Times New Roman" w:hAnsi="Times New Roman"/>
          <w:b/>
          <w:sz w:val="24"/>
          <w:szCs w:val="24"/>
        </w:rPr>
        <w:t>Севгин Ахмед</w:t>
      </w:r>
      <w:r w:rsidRPr="00D42685">
        <w:rPr>
          <w:rFonts w:ascii="Times New Roman" w:hAnsi="Times New Roman"/>
          <w:sz w:val="24"/>
          <w:szCs w:val="24"/>
        </w:rPr>
        <w:t xml:space="preserve"> – главен експерт, дирекция „Развитие на селските райони“, представител на Министерство на земеделието, храните и горите.</w:t>
      </w:r>
    </w:p>
    <w:p w14:paraId="401206AF" w14:textId="77777777" w:rsidR="00340F23" w:rsidRPr="00D42685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b/>
          <w:sz w:val="24"/>
          <w:szCs w:val="24"/>
        </w:rPr>
      </w:pPr>
      <w:r w:rsidRPr="00D42685">
        <w:rPr>
          <w:rFonts w:ascii="Times New Roman" w:hAnsi="Times New Roman"/>
          <w:b/>
          <w:sz w:val="24"/>
          <w:szCs w:val="24"/>
        </w:rPr>
        <w:t>Заместник:</w:t>
      </w:r>
    </w:p>
    <w:p w14:paraId="0E974E87" w14:textId="77777777" w:rsidR="00340F23" w:rsidRPr="00D42685" w:rsidRDefault="00340F23" w:rsidP="00340F23">
      <w:pPr>
        <w:pStyle w:val="ListParagraph"/>
        <w:numPr>
          <w:ilvl w:val="0"/>
          <w:numId w:val="6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D42685">
        <w:rPr>
          <w:rFonts w:ascii="Times New Roman" w:hAnsi="Times New Roman"/>
          <w:b/>
          <w:sz w:val="24"/>
          <w:szCs w:val="24"/>
        </w:rPr>
        <w:t xml:space="preserve">Илияна Марковска </w:t>
      </w:r>
      <w:r w:rsidRPr="00D42685">
        <w:rPr>
          <w:rFonts w:ascii="Times New Roman" w:hAnsi="Times New Roman"/>
          <w:sz w:val="24"/>
          <w:szCs w:val="24"/>
        </w:rPr>
        <w:t>– главен експерт, дирекция „Развитие на селските райони“.</w:t>
      </w:r>
    </w:p>
    <w:p w14:paraId="5DAC5A8C" w14:textId="77777777" w:rsidR="00340F23" w:rsidRPr="001736EA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1736EA">
        <w:rPr>
          <w:rFonts w:ascii="Times New Roman" w:hAnsi="Times New Roman"/>
          <w:b/>
          <w:sz w:val="24"/>
          <w:szCs w:val="24"/>
        </w:rPr>
        <w:t>Мирела Георгиева</w:t>
      </w:r>
      <w:r w:rsidRPr="001736EA">
        <w:rPr>
          <w:rFonts w:ascii="Times New Roman" w:hAnsi="Times New Roman"/>
          <w:sz w:val="24"/>
          <w:szCs w:val="24"/>
        </w:rPr>
        <w:t xml:space="preserve"> – старши експерт в дирекция „Национална транспортна политика“, представител на Министерство на транспорта и съобщенията.</w:t>
      </w:r>
    </w:p>
    <w:p w14:paraId="381A8DF8" w14:textId="77777777" w:rsidR="00340F23" w:rsidRPr="001736EA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1736EA">
        <w:rPr>
          <w:rFonts w:ascii="Times New Roman" w:hAnsi="Times New Roman"/>
          <w:b/>
          <w:sz w:val="24"/>
          <w:szCs w:val="24"/>
        </w:rPr>
        <w:lastRenderedPageBreak/>
        <w:t>Заместник</w:t>
      </w:r>
      <w:r w:rsidRPr="001736EA">
        <w:rPr>
          <w:rFonts w:ascii="Times New Roman" w:hAnsi="Times New Roman"/>
          <w:sz w:val="24"/>
          <w:szCs w:val="24"/>
        </w:rPr>
        <w:t>:</w:t>
      </w:r>
    </w:p>
    <w:p w14:paraId="6DC52627" w14:textId="77777777" w:rsidR="00340F23" w:rsidRPr="001736EA" w:rsidRDefault="00340F23" w:rsidP="00340F23">
      <w:pPr>
        <w:pStyle w:val="ListParagraph"/>
        <w:numPr>
          <w:ilvl w:val="0"/>
          <w:numId w:val="8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1736EA">
        <w:rPr>
          <w:rFonts w:ascii="Times New Roman" w:hAnsi="Times New Roman"/>
          <w:b/>
          <w:sz w:val="24"/>
          <w:szCs w:val="24"/>
        </w:rPr>
        <w:t xml:space="preserve">Милена </w:t>
      </w:r>
      <w:proofErr w:type="spellStart"/>
      <w:r w:rsidRPr="001736EA">
        <w:rPr>
          <w:rFonts w:ascii="Times New Roman" w:hAnsi="Times New Roman"/>
          <w:b/>
          <w:sz w:val="24"/>
          <w:szCs w:val="24"/>
        </w:rPr>
        <w:t>Джумайска</w:t>
      </w:r>
      <w:proofErr w:type="spellEnd"/>
      <w:r w:rsidRPr="001736EA">
        <w:rPr>
          <w:rFonts w:ascii="Times New Roman" w:hAnsi="Times New Roman"/>
          <w:b/>
          <w:sz w:val="24"/>
          <w:szCs w:val="24"/>
        </w:rPr>
        <w:t xml:space="preserve"> - </w:t>
      </w:r>
      <w:r w:rsidRPr="001736EA">
        <w:rPr>
          <w:rFonts w:ascii="Times New Roman" w:hAnsi="Times New Roman"/>
          <w:sz w:val="24"/>
          <w:szCs w:val="24"/>
        </w:rPr>
        <w:t>главен експерт в дирекция „Национална транспортна политика“, представител на Министерство на транспорта и съобщенията.</w:t>
      </w:r>
    </w:p>
    <w:p w14:paraId="3F5595D0" w14:textId="0382B270" w:rsidR="00340F23" w:rsidRPr="003A6E6B" w:rsidRDefault="00063C89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40F23" w:rsidRPr="003A6E6B">
        <w:rPr>
          <w:rFonts w:ascii="Times New Roman" w:hAnsi="Times New Roman"/>
          <w:sz w:val="24"/>
          <w:szCs w:val="24"/>
        </w:rPr>
        <w:t>редставител на Министерство на икономиката и индустрията;</w:t>
      </w:r>
    </w:p>
    <w:p w14:paraId="516118EA" w14:textId="77777777" w:rsidR="00340F23" w:rsidRPr="003A6E6B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3A6E6B">
        <w:rPr>
          <w:rFonts w:ascii="Times New Roman" w:hAnsi="Times New Roman"/>
          <w:b/>
          <w:sz w:val="24"/>
          <w:szCs w:val="24"/>
        </w:rPr>
        <w:t>Заместник</w:t>
      </w:r>
      <w:r w:rsidRPr="003A6E6B">
        <w:rPr>
          <w:rFonts w:ascii="Times New Roman" w:hAnsi="Times New Roman"/>
          <w:sz w:val="24"/>
          <w:szCs w:val="24"/>
        </w:rPr>
        <w:t>:</w:t>
      </w:r>
    </w:p>
    <w:p w14:paraId="1505A65F" w14:textId="77777777" w:rsidR="00340F23" w:rsidRPr="008036C5" w:rsidRDefault="00340F23" w:rsidP="00340F23">
      <w:pPr>
        <w:pStyle w:val="ListParagraph"/>
        <w:numPr>
          <w:ilvl w:val="0"/>
          <w:numId w:val="8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A6E6B">
        <w:rPr>
          <w:rFonts w:ascii="Times New Roman" w:hAnsi="Times New Roman"/>
          <w:b/>
          <w:sz w:val="24"/>
          <w:szCs w:val="24"/>
        </w:rPr>
        <w:t>Желяз Енев</w:t>
      </w:r>
      <w:r w:rsidRPr="003A6E6B">
        <w:rPr>
          <w:rFonts w:ascii="Times New Roman" w:hAnsi="Times New Roman"/>
          <w:sz w:val="24"/>
          <w:szCs w:val="24"/>
        </w:rPr>
        <w:t xml:space="preserve"> – директор на дирекция „Икономическа политика“ към </w:t>
      </w:r>
      <w:r w:rsidRPr="008036C5">
        <w:rPr>
          <w:rFonts w:ascii="Times New Roman" w:hAnsi="Times New Roman"/>
          <w:sz w:val="24"/>
          <w:szCs w:val="24"/>
        </w:rPr>
        <w:t>Министерство на икономиката.</w:t>
      </w:r>
    </w:p>
    <w:p w14:paraId="14CC4A6E" w14:textId="77777777" w:rsidR="00340F23" w:rsidRPr="008036C5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036C5">
        <w:rPr>
          <w:rFonts w:ascii="Times New Roman" w:hAnsi="Times New Roman"/>
          <w:b/>
          <w:sz w:val="24"/>
          <w:szCs w:val="24"/>
        </w:rPr>
        <w:t>Христо Димитров</w:t>
      </w:r>
      <w:r w:rsidRPr="008036C5">
        <w:rPr>
          <w:rFonts w:ascii="Times New Roman" w:hAnsi="Times New Roman"/>
          <w:sz w:val="24"/>
          <w:szCs w:val="24"/>
        </w:rPr>
        <w:t xml:space="preserve"> – главен експерт, дирекция „Сигурност на енергоснабдяването и управление при кризисни ситуации“, представител на Министерство на енергетиката.</w:t>
      </w:r>
    </w:p>
    <w:p w14:paraId="7C500F1C" w14:textId="77777777" w:rsidR="00340F23" w:rsidRPr="008036C5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8036C5">
        <w:rPr>
          <w:rFonts w:ascii="Times New Roman" w:hAnsi="Times New Roman"/>
          <w:b/>
          <w:sz w:val="24"/>
          <w:szCs w:val="24"/>
        </w:rPr>
        <w:t>Заместник</w:t>
      </w:r>
      <w:r w:rsidRPr="008036C5">
        <w:rPr>
          <w:rFonts w:ascii="Times New Roman" w:hAnsi="Times New Roman"/>
          <w:sz w:val="24"/>
          <w:szCs w:val="24"/>
        </w:rPr>
        <w:t>:</w:t>
      </w:r>
    </w:p>
    <w:p w14:paraId="2660AB5F" w14:textId="77777777" w:rsidR="00340F23" w:rsidRPr="008036C5" w:rsidRDefault="00340F23" w:rsidP="00340F23">
      <w:pPr>
        <w:pStyle w:val="ListParagraph"/>
        <w:numPr>
          <w:ilvl w:val="0"/>
          <w:numId w:val="8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036C5">
        <w:rPr>
          <w:rFonts w:ascii="Times New Roman" w:hAnsi="Times New Roman"/>
          <w:b/>
          <w:sz w:val="24"/>
          <w:szCs w:val="24"/>
        </w:rPr>
        <w:t xml:space="preserve">Росен </w:t>
      </w:r>
      <w:proofErr w:type="spellStart"/>
      <w:r w:rsidRPr="008036C5">
        <w:rPr>
          <w:rFonts w:ascii="Times New Roman" w:hAnsi="Times New Roman"/>
          <w:b/>
          <w:sz w:val="24"/>
          <w:szCs w:val="24"/>
        </w:rPr>
        <w:t>Ангелчев</w:t>
      </w:r>
      <w:proofErr w:type="spellEnd"/>
      <w:r w:rsidRPr="008036C5">
        <w:rPr>
          <w:rFonts w:ascii="Times New Roman" w:hAnsi="Times New Roman"/>
          <w:sz w:val="24"/>
          <w:szCs w:val="24"/>
        </w:rPr>
        <w:t xml:space="preserve"> – главен специалист, дирекция „Сигурност на енергоснабдяването и управление при кризисни ситуации“, представител на Министерство на енергетиката.</w:t>
      </w:r>
    </w:p>
    <w:p w14:paraId="659B1B46" w14:textId="77777777" w:rsidR="00340F23" w:rsidRPr="00530954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30954">
        <w:rPr>
          <w:rFonts w:ascii="Times New Roman" w:hAnsi="Times New Roman"/>
          <w:b/>
          <w:sz w:val="24"/>
          <w:szCs w:val="24"/>
        </w:rPr>
        <w:t xml:space="preserve">Мая </w:t>
      </w:r>
      <w:proofErr w:type="spellStart"/>
      <w:r w:rsidRPr="00530954">
        <w:rPr>
          <w:rFonts w:ascii="Times New Roman" w:hAnsi="Times New Roman"/>
          <w:b/>
          <w:sz w:val="24"/>
          <w:szCs w:val="24"/>
        </w:rPr>
        <w:t>Никовска</w:t>
      </w:r>
      <w:proofErr w:type="spellEnd"/>
      <w:r w:rsidRPr="00530954">
        <w:rPr>
          <w:rFonts w:ascii="Times New Roman" w:hAnsi="Times New Roman"/>
          <w:sz w:val="24"/>
          <w:szCs w:val="24"/>
        </w:rPr>
        <w:t xml:space="preserve"> – директор на дирекция „Туристическа политика“, представител на Министерство на туризма.</w:t>
      </w:r>
    </w:p>
    <w:p w14:paraId="0A723C60" w14:textId="77777777" w:rsidR="00340F23" w:rsidRPr="00887B8F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87B8F">
        <w:rPr>
          <w:rFonts w:ascii="Times New Roman" w:hAnsi="Times New Roman"/>
          <w:b/>
          <w:sz w:val="24"/>
          <w:szCs w:val="24"/>
        </w:rPr>
        <w:t>Цветомира Терзийска-Йорданова</w:t>
      </w:r>
      <w:r w:rsidRPr="00887B8F">
        <w:rPr>
          <w:rFonts w:ascii="Times New Roman" w:hAnsi="Times New Roman"/>
          <w:sz w:val="24"/>
          <w:szCs w:val="24"/>
        </w:rPr>
        <w:t xml:space="preserve"> – младши експерт, дирекция РКК, представител на Министерство на младежта и спорта.</w:t>
      </w:r>
    </w:p>
    <w:p w14:paraId="5B82F096" w14:textId="77777777" w:rsidR="00340F23" w:rsidRPr="004F5250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F5250">
        <w:rPr>
          <w:rFonts w:ascii="Times New Roman" w:hAnsi="Times New Roman"/>
          <w:b/>
          <w:sz w:val="24"/>
          <w:szCs w:val="24"/>
        </w:rPr>
        <w:t>Амелия</w:t>
      </w:r>
      <w:proofErr w:type="spellEnd"/>
      <w:r w:rsidRPr="004F5250">
        <w:rPr>
          <w:rFonts w:ascii="Times New Roman" w:hAnsi="Times New Roman"/>
          <w:b/>
          <w:sz w:val="24"/>
          <w:szCs w:val="24"/>
        </w:rPr>
        <w:t xml:space="preserve"> Гешева</w:t>
      </w:r>
      <w:r w:rsidRPr="004F5250">
        <w:rPr>
          <w:rFonts w:ascii="Times New Roman" w:hAnsi="Times New Roman"/>
          <w:sz w:val="24"/>
          <w:szCs w:val="24"/>
        </w:rPr>
        <w:t xml:space="preserve"> – заместник-министър на културата, представител на Министерство на културата.</w:t>
      </w:r>
    </w:p>
    <w:p w14:paraId="49548FCC" w14:textId="77777777" w:rsidR="00340F23" w:rsidRPr="004F5250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4F5250">
        <w:rPr>
          <w:rFonts w:ascii="Times New Roman" w:hAnsi="Times New Roman"/>
          <w:b/>
          <w:sz w:val="24"/>
          <w:szCs w:val="24"/>
        </w:rPr>
        <w:t>Заместник</w:t>
      </w:r>
      <w:r w:rsidRPr="004F5250">
        <w:rPr>
          <w:rFonts w:ascii="Times New Roman" w:hAnsi="Times New Roman"/>
          <w:sz w:val="24"/>
          <w:szCs w:val="24"/>
        </w:rPr>
        <w:t>:</w:t>
      </w:r>
    </w:p>
    <w:p w14:paraId="4B6BFA7A" w14:textId="370331A3" w:rsidR="00933CAE" w:rsidRPr="004F5250" w:rsidRDefault="00340F23" w:rsidP="00340F23">
      <w:pPr>
        <w:pStyle w:val="ListParagraph"/>
        <w:numPr>
          <w:ilvl w:val="0"/>
          <w:numId w:val="8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4F5250">
        <w:rPr>
          <w:rFonts w:ascii="Times New Roman" w:hAnsi="Times New Roman"/>
          <w:b/>
          <w:sz w:val="24"/>
          <w:szCs w:val="24"/>
        </w:rPr>
        <w:t>Стефан Попов</w:t>
      </w:r>
      <w:r w:rsidRPr="004F5250">
        <w:rPr>
          <w:rFonts w:ascii="Times New Roman" w:hAnsi="Times New Roman"/>
          <w:sz w:val="24"/>
          <w:szCs w:val="24"/>
        </w:rPr>
        <w:t xml:space="preserve"> – </w:t>
      </w:r>
      <w:r w:rsidR="004F5250" w:rsidRPr="004F5250">
        <w:rPr>
          <w:rFonts w:ascii="Times New Roman" w:hAnsi="Times New Roman"/>
          <w:sz w:val="24"/>
          <w:szCs w:val="24"/>
        </w:rPr>
        <w:t xml:space="preserve">държавен експерт, </w:t>
      </w:r>
      <w:r w:rsidRPr="004F5250">
        <w:rPr>
          <w:rFonts w:ascii="Times New Roman" w:hAnsi="Times New Roman"/>
          <w:sz w:val="24"/>
          <w:szCs w:val="24"/>
        </w:rPr>
        <w:t>дирекция „Международно сътрудничество, европейски програми и регионални дейности“, представител на Министерство на културата.</w:t>
      </w:r>
    </w:p>
    <w:p w14:paraId="11E1D9BF" w14:textId="77777777" w:rsidR="007D356C" w:rsidRPr="000206F6" w:rsidRDefault="007D356C" w:rsidP="007D356C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206F6">
        <w:rPr>
          <w:rFonts w:ascii="Times New Roman" w:hAnsi="Times New Roman"/>
          <w:b/>
          <w:sz w:val="24"/>
          <w:szCs w:val="24"/>
        </w:rPr>
        <w:t>Силвия Петрова</w:t>
      </w:r>
      <w:r w:rsidRPr="000206F6">
        <w:rPr>
          <w:rFonts w:ascii="Times New Roman" w:hAnsi="Times New Roman"/>
          <w:sz w:val="24"/>
          <w:szCs w:val="24"/>
        </w:rPr>
        <w:t xml:space="preserve"> – директор ТСБ – Югозапад, представител на Националния статистически институт.</w:t>
      </w:r>
    </w:p>
    <w:p w14:paraId="206B1D99" w14:textId="77777777" w:rsidR="007D356C" w:rsidRPr="000206F6" w:rsidRDefault="007D356C" w:rsidP="007D356C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0206F6">
        <w:rPr>
          <w:rFonts w:ascii="Times New Roman" w:hAnsi="Times New Roman"/>
          <w:b/>
          <w:sz w:val="24"/>
          <w:szCs w:val="24"/>
        </w:rPr>
        <w:t>Заместник</w:t>
      </w:r>
      <w:r w:rsidRPr="000206F6">
        <w:rPr>
          <w:rFonts w:ascii="Times New Roman" w:hAnsi="Times New Roman"/>
          <w:sz w:val="24"/>
          <w:szCs w:val="24"/>
        </w:rPr>
        <w:t>:</w:t>
      </w:r>
    </w:p>
    <w:p w14:paraId="485B4CAD" w14:textId="77777777" w:rsidR="007D356C" w:rsidRPr="000206F6" w:rsidRDefault="007D356C" w:rsidP="007D356C">
      <w:pPr>
        <w:pStyle w:val="ListParagraph"/>
        <w:numPr>
          <w:ilvl w:val="0"/>
          <w:numId w:val="8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206F6">
        <w:rPr>
          <w:rFonts w:ascii="Times New Roman" w:hAnsi="Times New Roman"/>
          <w:b/>
          <w:sz w:val="24"/>
          <w:szCs w:val="24"/>
        </w:rPr>
        <w:t>Ваня Илиева</w:t>
      </w:r>
      <w:r w:rsidRPr="000206F6">
        <w:rPr>
          <w:rFonts w:ascii="Times New Roman" w:hAnsi="Times New Roman"/>
          <w:sz w:val="24"/>
          <w:szCs w:val="24"/>
        </w:rPr>
        <w:t xml:space="preserve"> – началник на отдел „Статистически изследвания - София“.</w:t>
      </w:r>
    </w:p>
    <w:p w14:paraId="3048EF69" w14:textId="77777777" w:rsidR="007D356C" w:rsidRPr="00761926" w:rsidRDefault="007D356C" w:rsidP="00E549EE">
      <w:pPr>
        <w:pStyle w:val="ListParagraph"/>
        <w:spacing w:before="0" w:after="0" w:line="360" w:lineRule="auto"/>
        <w:ind w:left="360" w:right="-1" w:firstLine="0"/>
        <w:jc w:val="both"/>
        <w:rPr>
          <w:color w:val="FF0000"/>
        </w:rPr>
        <w:sectPr w:rsidR="007D356C" w:rsidRPr="00761926" w:rsidSect="0026490C">
          <w:headerReference w:type="default" r:id="rId8"/>
          <w:footerReference w:type="default" r:id="rId9"/>
          <w:headerReference w:type="first" r:id="rId10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14:paraId="738A7C49" w14:textId="77777777" w:rsidR="00340F23" w:rsidRPr="00B74BC5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C5">
        <w:rPr>
          <w:rFonts w:ascii="Times New Roman" w:hAnsi="Times New Roman"/>
          <w:b/>
          <w:sz w:val="24"/>
          <w:szCs w:val="24"/>
        </w:rPr>
        <w:lastRenderedPageBreak/>
        <w:t>доц. д-р Мариан Върбанов</w:t>
      </w:r>
      <w:r w:rsidRPr="00B74BC5">
        <w:rPr>
          <w:rFonts w:ascii="Times New Roman" w:hAnsi="Times New Roman"/>
          <w:sz w:val="24"/>
          <w:szCs w:val="24"/>
        </w:rPr>
        <w:t xml:space="preserve"> – Национален институт по геофизика, геодезия и география – БАН, представител на Българската академия на науките.</w:t>
      </w:r>
    </w:p>
    <w:p w14:paraId="22CEF8C1" w14:textId="77777777" w:rsidR="00340F23" w:rsidRPr="00761926" w:rsidRDefault="00340F23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61926">
        <w:rPr>
          <w:rFonts w:ascii="Times New Roman" w:hAnsi="Times New Roman"/>
          <w:b/>
          <w:sz w:val="24"/>
          <w:szCs w:val="24"/>
        </w:rPr>
        <w:t xml:space="preserve">Гергана Грозданова – </w:t>
      </w:r>
      <w:proofErr w:type="spellStart"/>
      <w:r w:rsidRPr="00761926">
        <w:rPr>
          <w:rFonts w:ascii="Times New Roman" w:hAnsi="Times New Roman"/>
          <w:b/>
          <w:sz w:val="24"/>
          <w:szCs w:val="24"/>
        </w:rPr>
        <w:t>Джойкева</w:t>
      </w:r>
      <w:proofErr w:type="spellEnd"/>
      <w:r w:rsidRPr="00761926">
        <w:rPr>
          <w:rFonts w:ascii="Times New Roman" w:hAnsi="Times New Roman"/>
          <w:b/>
          <w:sz w:val="24"/>
          <w:szCs w:val="24"/>
        </w:rPr>
        <w:t xml:space="preserve"> -</w:t>
      </w:r>
      <w:r w:rsidRPr="00761926">
        <w:rPr>
          <w:rFonts w:ascii="Times New Roman" w:hAnsi="Times New Roman"/>
          <w:sz w:val="24"/>
          <w:szCs w:val="24"/>
        </w:rPr>
        <w:t xml:space="preserve"> заместник главен директор на Главна дирекция „Европейски фондове за конкурентоспособност“, представител на Министерство на иновациите и растежа.</w:t>
      </w:r>
    </w:p>
    <w:p w14:paraId="7929BDE1" w14:textId="77777777" w:rsidR="00340F23" w:rsidRPr="00761926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761926">
        <w:rPr>
          <w:rFonts w:ascii="Times New Roman" w:hAnsi="Times New Roman"/>
          <w:b/>
          <w:sz w:val="24"/>
          <w:szCs w:val="24"/>
        </w:rPr>
        <w:t>Заместници</w:t>
      </w:r>
      <w:r w:rsidRPr="00761926">
        <w:rPr>
          <w:rFonts w:ascii="Times New Roman" w:hAnsi="Times New Roman"/>
          <w:sz w:val="24"/>
          <w:szCs w:val="24"/>
        </w:rPr>
        <w:t>:</w:t>
      </w:r>
    </w:p>
    <w:p w14:paraId="516662AA" w14:textId="77777777" w:rsidR="00340F23" w:rsidRPr="00761926" w:rsidRDefault="00340F23" w:rsidP="00340F23">
      <w:pPr>
        <w:pStyle w:val="ListParagraph"/>
        <w:numPr>
          <w:ilvl w:val="0"/>
          <w:numId w:val="8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761926">
        <w:rPr>
          <w:rFonts w:ascii="Times New Roman" w:hAnsi="Times New Roman"/>
          <w:b/>
          <w:sz w:val="24"/>
          <w:szCs w:val="24"/>
        </w:rPr>
        <w:t xml:space="preserve">Атанас Ляпчев </w:t>
      </w:r>
      <w:r w:rsidRPr="00761926">
        <w:rPr>
          <w:rFonts w:ascii="Times New Roman" w:hAnsi="Times New Roman"/>
          <w:sz w:val="24"/>
          <w:szCs w:val="24"/>
        </w:rPr>
        <w:t>- главен експерт в дирекция „Политики и анализи“, представител на Министерство на иновациите и растежа;</w:t>
      </w:r>
    </w:p>
    <w:p w14:paraId="5FE3EC65" w14:textId="77777777" w:rsidR="00340F23" w:rsidRPr="00761926" w:rsidRDefault="00340F23" w:rsidP="00340F23">
      <w:pPr>
        <w:pStyle w:val="ListParagraph"/>
        <w:numPr>
          <w:ilvl w:val="0"/>
          <w:numId w:val="8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761926">
        <w:rPr>
          <w:rFonts w:ascii="Times New Roman" w:hAnsi="Times New Roman"/>
          <w:b/>
          <w:sz w:val="24"/>
          <w:szCs w:val="24"/>
        </w:rPr>
        <w:t>Стела Йорданова -</w:t>
      </w:r>
      <w:r w:rsidRPr="00761926">
        <w:rPr>
          <w:rFonts w:ascii="Times New Roman" w:hAnsi="Times New Roman"/>
          <w:sz w:val="24"/>
          <w:szCs w:val="24"/>
        </w:rPr>
        <w:t xml:space="preserve"> главен експерт в сектор „Програма за конкурентоспособност и иновации в предприятията“, отдел „Програмиране“, Главна дирекция „Европейски фондове за конкурентоспособност.</w:t>
      </w:r>
    </w:p>
    <w:p w14:paraId="45F0DA53" w14:textId="08AD4030" w:rsidR="00340F23" w:rsidRPr="00385EDF" w:rsidRDefault="00CC2010" w:rsidP="00340F23">
      <w:pPr>
        <w:pStyle w:val="ListParagraph"/>
        <w:numPr>
          <w:ilvl w:val="0"/>
          <w:numId w:val="1"/>
        </w:numPr>
        <w:spacing w:before="0"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5EDF">
        <w:rPr>
          <w:rFonts w:ascii="Times New Roman" w:hAnsi="Times New Roman"/>
          <w:sz w:val="24"/>
          <w:szCs w:val="24"/>
        </w:rPr>
        <w:t>Представител</w:t>
      </w:r>
      <w:r w:rsidR="00340F23" w:rsidRPr="00385EDF">
        <w:rPr>
          <w:rFonts w:ascii="Times New Roman" w:hAnsi="Times New Roman"/>
          <w:sz w:val="24"/>
          <w:szCs w:val="24"/>
        </w:rPr>
        <w:t xml:space="preserve"> на Министерство на електронното управление.</w:t>
      </w:r>
    </w:p>
    <w:p w14:paraId="43F470C1" w14:textId="77777777" w:rsidR="00340F23" w:rsidRPr="008A4F2B" w:rsidRDefault="00340F23" w:rsidP="00340F23">
      <w:pPr>
        <w:pStyle w:val="ListParagraph"/>
        <w:spacing w:before="0" w:after="0" w:line="360" w:lineRule="auto"/>
        <w:ind w:left="360" w:right="-1" w:firstLine="0"/>
        <w:jc w:val="both"/>
        <w:rPr>
          <w:rFonts w:ascii="Times New Roman" w:hAnsi="Times New Roman"/>
          <w:sz w:val="24"/>
          <w:szCs w:val="24"/>
        </w:rPr>
      </w:pPr>
      <w:r w:rsidRPr="008A4F2B">
        <w:rPr>
          <w:rFonts w:ascii="Times New Roman" w:hAnsi="Times New Roman"/>
          <w:b/>
          <w:sz w:val="24"/>
          <w:szCs w:val="24"/>
        </w:rPr>
        <w:t>Заместник</w:t>
      </w:r>
      <w:r w:rsidRPr="008A4F2B">
        <w:rPr>
          <w:rFonts w:ascii="Times New Roman" w:hAnsi="Times New Roman"/>
          <w:sz w:val="24"/>
          <w:szCs w:val="24"/>
        </w:rPr>
        <w:t>:</w:t>
      </w:r>
    </w:p>
    <w:p w14:paraId="13966459" w14:textId="77777777" w:rsidR="00340F23" w:rsidRPr="008A4F2B" w:rsidRDefault="00340F23" w:rsidP="00340F23">
      <w:pPr>
        <w:pStyle w:val="ListParagraph"/>
        <w:numPr>
          <w:ilvl w:val="0"/>
          <w:numId w:val="8"/>
        </w:numPr>
        <w:spacing w:before="0" w:after="0" w:line="36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8A4F2B">
        <w:rPr>
          <w:rFonts w:ascii="Times New Roman" w:hAnsi="Times New Roman"/>
          <w:b/>
          <w:sz w:val="24"/>
          <w:szCs w:val="24"/>
        </w:rPr>
        <w:t xml:space="preserve">Мая Лазарова </w:t>
      </w:r>
      <w:r w:rsidRPr="008A4F2B">
        <w:rPr>
          <w:rFonts w:ascii="Times New Roman" w:hAnsi="Times New Roman"/>
          <w:sz w:val="24"/>
          <w:szCs w:val="24"/>
        </w:rPr>
        <w:t>- държавен експерт в отдел „Стратегическо планиране на електронното управление“, дирекция „Политики за електронно управление“, представител на Министерство на електронното управление.</w:t>
      </w:r>
    </w:p>
    <w:p w14:paraId="0B9461B5" w14:textId="77777777" w:rsidR="00340F23" w:rsidRPr="000A5F08" w:rsidRDefault="00340F23" w:rsidP="00340F23">
      <w:pPr>
        <w:spacing w:before="0" w:after="0"/>
        <w:ind w:right="-1" w:firstLine="698"/>
        <w:jc w:val="both"/>
        <w:rPr>
          <w:color w:val="FF0000"/>
        </w:rPr>
      </w:pPr>
    </w:p>
    <w:p w14:paraId="56751925" w14:textId="355DE5B3" w:rsidR="00340F23" w:rsidRPr="000E75EA" w:rsidRDefault="00340F23" w:rsidP="00340F23">
      <w:pPr>
        <w:spacing w:before="0" w:after="0"/>
        <w:ind w:right="-1" w:firstLine="698"/>
        <w:jc w:val="both"/>
      </w:pPr>
      <w:r w:rsidRPr="000E75EA">
        <w:t xml:space="preserve">Настоящата заповед </w:t>
      </w:r>
      <w:r w:rsidR="0019204E" w:rsidRPr="007D1374">
        <w:t>отменя</w:t>
      </w:r>
      <w:r w:rsidR="0019204E">
        <w:rPr>
          <w:lang w:val="en-US"/>
        </w:rPr>
        <w:t xml:space="preserve"> </w:t>
      </w:r>
      <w:r w:rsidR="0019204E">
        <w:t xml:space="preserve">Заповед № </w:t>
      </w:r>
      <w:r w:rsidR="0019204E" w:rsidRPr="0019204E">
        <w:t>РД-02-36-79 от 15.01.2021 г</w:t>
      </w:r>
      <w:r w:rsidR="0019204E">
        <w:t xml:space="preserve">. и </w:t>
      </w:r>
      <w:r w:rsidRPr="000E75EA">
        <w:t>влиза в сила от датата на подписването ѝ, като е със срок на действие за период от четири години.</w:t>
      </w:r>
    </w:p>
    <w:p w14:paraId="655289B7" w14:textId="77777777" w:rsidR="00340F23" w:rsidRPr="000E75EA" w:rsidRDefault="00340F23" w:rsidP="00340F23">
      <w:pPr>
        <w:spacing w:before="0" w:after="0"/>
        <w:ind w:right="-1" w:firstLine="698"/>
        <w:jc w:val="both"/>
      </w:pPr>
      <w:r w:rsidRPr="000E75EA">
        <w:t>Заповедта да се сведе до знанието на членовете на с</w:t>
      </w:r>
      <w:r>
        <w:t>ъвета</w:t>
      </w:r>
      <w:bookmarkStart w:id="0" w:name="_GoBack"/>
      <w:bookmarkEnd w:id="0"/>
      <w:r>
        <w:t xml:space="preserve"> за сведение и изпълнение.</w:t>
      </w:r>
    </w:p>
    <w:p w14:paraId="2A7A1330" w14:textId="1A33EF82" w:rsidR="00340F23" w:rsidRPr="000E75EA" w:rsidRDefault="00340F23" w:rsidP="00340F23">
      <w:pPr>
        <w:spacing w:before="0" w:after="0"/>
        <w:ind w:right="-1" w:firstLine="698"/>
        <w:jc w:val="both"/>
      </w:pPr>
      <w:r w:rsidRPr="000E75EA">
        <w:t xml:space="preserve">Контролът по изпълнение на заповедта възлагам на г-жа </w:t>
      </w:r>
      <w:proofErr w:type="spellStart"/>
      <w:r>
        <w:t>Юра</w:t>
      </w:r>
      <w:proofErr w:type="spellEnd"/>
      <w:r>
        <w:t xml:space="preserve"> Йорданова-Витанова</w:t>
      </w:r>
      <w:r w:rsidRPr="000E75EA">
        <w:t>, заместник-министър на регионалнот</w:t>
      </w:r>
      <w:r w:rsidR="0019204E">
        <w:t>о развитие и благоустройството.</w:t>
      </w:r>
    </w:p>
    <w:p w14:paraId="283EECE2" w14:textId="77777777" w:rsidR="00340F23" w:rsidRPr="000E75EA" w:rsidRDefault="00340F23" w:rsidP="00340F23">
      <w:pPr>
        <w:spacing w:before="0" w:after="0"/>
        <w:ind w:right="-1" w:firstLine="698"/>
        <w:jc w:val="both"/>
      </w:pPr>
    </w:p>
    <w:p w14:paraId="111268C8" w14:textId="77777777" w:rsidR="00340F23" w:rsidRPr="000E75EA" w:rsidRDefault="00340F23" w:rsidP="00340F23">
      <w:pPr>
        <w:spacing w:line="480" w:lineRule="auto"/>
        <w:ind w:left="4395" w:firstLine="0"/>
        <w:rPr>
          <w:b/>
        </w:rPr>
      </w:pPr>
      <w:r>
        <w:rPr>
          <w:b/>
        </w:rPr>
        <w:t>ВИОЛЕТА КОРИТАРОВА-КАСАБОВА</w:t>
      </w:r>
    </w:p>
    <w:p w14:paraId="0A4A697F" w14:textId="77777777" w:rsidR="00340F23" w:rsidRPr="000E75EA" w:rsidRDefault="00340F23" w:rsidP="00340F23">
      <w:pPr>
        <w:spacing w:line="480" w:lineRule="auto"/>
        <w:ind w:left="4395" w:firstLine="0"/>
        <w:rPr>
          <w:b/>
        </w:rPr>
      </w:pPr>
      <w:r w:rsidRPr="000E75EA">
        <w:rPr>
          <w:b/>
        </w:rPr>
        <w:t>МИНИСТЪР</w:t>
      </w:r>
    </w:p>
    <w:p w14:paraId="63BDE063" w14:textId="77777777" w:rsidR="00340F23" w:rsidRPr="000E75EA" w:rsidRDefault="00340F23" w:rsidP="00340F23">
      <w:pPr>
        <w:spacing w:line="480" w:lineRule="auto"/>
        <w:ind w:firstLine="0"/>
        <w:rPr>
          <w:b/>
          <w:i/>
        </w:rPr>
      </w:pPr>
      <w:r w:rsidRPr="000E75EA">
        <w:rPr>
          <w:b/>
          <w:i/>
        </w:rPr>
        <w:t>Формат на електронен подпис: .p7s</w:t>
      </w:r>
    </w:p>
    <w:sectPr w:rsidR="00340F23" w:rsidRPr="000E75EA" w:rsidSect="00776B70">
      <w:footerReference w:type="default" r:id="rId11"/>
      <w:footerReference w:type="first" r:id="rId12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BE526" w14:textId="77777777" w:rsidR="00672F7C" w:rsidRDefault="00672F7C">
      <w:r>
        <w:separator/>
      </w:r>
    </w:p>
  </w:endnote>
  <w:endnote w:type="continuationSeparator" w:id="0">
    <w:p w14:paraId="6F62F188" w14:textId="77777777" w:rsidR="00672F7C" w:rsidRDefault="00672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7039395E" w14:textId="4CC6285D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7D1374">
              <w:rPr>
                <w:b/>
                <w:bCs/>
                <w:noProof/>
              </w:rPr>
              <w:t>8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7D1374">
              <w:rPr>
                <w:b/>
                <w:bCs/>
                <w:noProof/>
              </w:rPr>
              <w:t>9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3969CA6C" w14:textId="77777777" w:rsidR="00776B70" w:rsidRPr="00FC6381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 w:rsidRPr="00FC6381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Св.</w:t>
            </w:r>
            <w:r w:rsidRPr="00FC63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Св. </w:t>
            </w:r>
            <w:r>
              <w:rPr>
                <w:sz w:val="20"/>
                <w:szCs w:val="20"/>
              </w:rPr>
              <w:t>Кирил и Методий</w:t>
            </w:r>
            <w:r w:rsidRPr="00FC6381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 xml:space="preserve"> №1</w:t>
            </w:r>
            <w:r w:rsidRPr="00FC638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FC6381">
              <w:rPr>
                <w:sz w:val="20"/>
                <w:szCs w:val="20"/>
              </w:rPr>
              <w:t>9</w:t>
            </w:r>
          </w:p>
          <w:p w14:paraId="2A8773C4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 w:rsidRPr="00FC6381">
              <w:rPr>
                <w:sz w:val="20"/>
                <w:szCs w:val="20"/>
              </w:rPr>
              <w:t xml:space="preserve"> 9405 900</w:t>
            </w:r>
            <w:r>
              <w:rPr>
                <w:sz w:val="20"/>
                <w:szCs w:val="20"/>
              </w:rPr>
              <w:t>, факс</w:t>
            </w:r>
            <w:r w:rsidRPr="00FC6381">
              <w:rPr>
                <w:sz w:val="20"/>
                <w:szCs w:val="20"/>
              </w:rPr>
              <w:t xml:space="preserve"> 987 25 17</w:t>
            </w:r>
            <w:r w:rsidRPr="00FC6381">
              <w:t xml:space="preserve"> </w:t>
            </w:r>
            <w:r w:rsidRPr="00FC6381">
              <w:rPr>
                <w:sz w:val="20"/>
                <w:szCs w:val="20"/>
              </w:rPr>
              <w:t>e-</w:t>
            </w:r>
            <w:proofErr w:type="spellStart"/>
            <w:r w:rsidRPr="00FC6381">
              <w:rPr>
                <w:sz w:val="20"/>
                <w:szCs w:val="20"/>
              </w:rPr>
              <w:t>mail</w:t>
            </w:r>
            <w:proofErr w:type="spellEnd"/>
            <w:r w:rsidRPr="00FC6381">
              <w:rPr>
                <w:sz w:val="20"/>
                <w:szCs w:val="20"/>
              </w:rPr>
              <w:t>: e-mrrb@mrrb.government.bg</w:t>
            </w:r>
          </w:p>
          <w:p w14:paraId="2970FA93" w14:textId="1F02063E" w:rsidR="00776B70" w:rsidRPr="004D67CA" w:rsidRDefault="00672F7C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FC6381">
                <w:rPr>
                  <w:sz w:val="20"/>
                  <w:szCs w:val="20"/>
                </w:rPr>
                <w:t>www.mrrb.government.bg</w:t>
              </w:r>
            </w:hyperlink>
          </w:p>
          <w:p w14:paraId="6E49A11B" w14:textId="77777777" w:rsidR="00776B70" w:rsidRDefault="00672F7C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8F504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79C5ABF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451FF04" w14:textId="77777777" w:rsidR="00847255" w:rsidRPr="004D67CA" w:rsidRDefault="00672F7C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CAFCC" w14:textId="77777777" w:rsidR="00672F7C" w:rsidRDefault="00672F7C">
      <w:r>
        <w:separator/>
      </w:r>
    </w:p>
  </w:footnote>
  <w:footnote w:type="continuationSeparator" w:id="0">
    <w:p w14:paraId="4722E061" w14:textId="77777777" w:rsidR="00672F7C" w:rsidRDefault="00672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36C0FA1D" w14:textId="77777777" w:rsidTr="00776B70">
      <w:tc>
        <w:tcPr>
          <w:tcW w:w="9211" w:type="dxa"/>
        </w:tcPr>
        <w:p w14:paraId="0FF7F6BA" w14:textId="127D312F" w:rsidR="00776B70" w:rsidRDefault="00D9454F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14:paraId="2447FB63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7C64214" w14:textId="77777777" w:rsidTr="00023F0A">
      <w:trPr>
        <w:trHeight w:val="1445"/>
      </w:trPr>
      <w:tc>
        <w:tcPr>
          <w:tcW w:w="1728" w:type="dxa"/>
        </w:tcPr>
        <w:p w14:paraId="59806CBD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24D27C03" wp14:editId="39EC4F9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2ED86EDF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40221D2E" w14:textId="77777777"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0BE1E757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95991"/>
    <w:multiLevelType w:val="hybridMultilevel"/>
    <w:tmpl w:val="6BFACC6A"/>
    <w:lvl w:ilvl="0" w:tplc="76AAE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621C2"/>
    <w:multiLevelType w:val="hybridMultilevel"/>
    <w:tmpl w:val="A62EAA80"/>
    <w:lvl w:ilvl="0" w:tplc="41EAFD0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83791"/>
    <w:multiLevelType w:val="hybridMultilevel"/>
    <w:tmpl w:val="DB46A7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51EA8"/>
    <w:multiLevelType w:val="hybridMultilevel"/>
    <w:tmpl w:val="85908D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D8205FA"/>
    <w:multiLevelType w:val="hybridMultilevel"/>
    <w:tmpl w:val="CE9CE2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B81153"/>
    <w:multiLevelType w:val="hybridMultilevel"/>
    <w:tmpl w:val="83F86B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FF7336"/>
    <w:multiLevelType w:val="hybridMultilevel"/>
    <w:tmpl w:val="581246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E957BE"/>
    <w:multiLevelType w:val="hybridMultilevel"/>
    <w:tmpl w:val="A81810BE"/>
    <w:lvl w:ilvl="0" w:tplc="9170DF4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B0ECE"/>
    <w:multiLevelType w:val="hybridMultilevel"/>
    <w:tmpl w:val="A6CA45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C2A"/>
    <w:rsid w:val="00011EAB"/>
    <w:rsid w:val="00017451"/>
    <w:rsid w:val="000206F6"/>
    <w:rsid w:val="00023F0A"/>
    <w:rsid w:val="00032511"/>
    <w:rsid w:val="00036885"/>
    <w:rsid w:val="00063C89"/>
    <w:rsid w:val="000650C8"/>
    <w:rsid w:val="000775DF"/>
    <w:rsid w:val="0008384C"/>
    <w:rsid w:val="0008513C"/>
    <w:rsid w:val="0008612E"/>
    <w:rsid w:val="000A5F08"/>
    <w:rsid w:val="000A5F38"/>
    <w:rsid w:val="000B3F08"/>
    <w:rsid w:val="000C3B8C"/>
    <w:rsid w:val="000C7462"/>
    <w:rsid w:val="000C778F"/>
    <w:rsid w:val="000D2AD3"/>
    <w:rsid w:val="000D4240"/>
    <w:rsid w:val="000E75EA"/>
    <w:rsid w:val="000F3971"/>
    <w:rsid w:val="000F526F"/>
    <w:rsid w:val="00120D09"/>
    <w:rsid w:val="00122688"/>
    <w:rsid w:val="00127EED"/>
    <w:rsid w:val="0013225C"/>
    <w:rsid w:val="001378A0"/>
    <w:rsid w:val="00142320"/>
    <w:rsid w:val="00145E77"/>
    <w:rsid w:val="00146ABA"/>
    <w:rsid w:val="001558CC"/>
    <w:rsid w:val="00166203"/>
    <w:rsid w:val="001736EA"/>
    <w:rsid w:val="001862A2"/>
    <w:rsid w:val="00190135"/>
    <w:rsid w:val="0019204E"/>
    <w:rsid w:val="00194B22"/>
    <w:rsid w:val="001A0E5F"/>
    <w:rsid w:val="001A5B9C"/>
    <w:rsid w:val="001B21B0"/>
    <w:rsid w:val="001B4A12"/>
    <w:rsid w:val="001B5EDE"/>
    <w:rsid w:val="001C19B6"/>
    <w:rsid w:val="001D15AC"/>
    <w:rsid w:val="001E1860"/>
    <w:rsid w:val="001E3A88"/>
    <w:rsid w:val="001E6E98"/>
    <w:rsid w:val="001F30E8"/>
    <w:rsid w:val="001F550E"/>
    <w:rsid w:val="002066CF"/>
    <w:rsid w:val="00224DA1"/>
    <w:rsid w:val="00233F0B"/>
    <w:rsid w:val="002344B6"/>
    <w:rsid w:val="0023636E"/>
    <w:rsid w:val="002414DF"/>
    <w:rsid w:val="00244C2A"/>
    <w:rsid w:val="00246101"/>
    <w:rsid w:val="002566D6"/>
    <w:rsid w:val="00256DCA"/>
    <w:rsid w:val="0026490C"/>
    <w:rsid w:val="00266702"/>
    <w:rsid w:val="00272B22"/>
    <w:rsid w:val="00290E1D"/>
    <w:rsid w:val="00294EC3"/>
    <w:rsid w:val="002A4419"/>
    <w:rsid w:val="002A502E"/>
    <w:rsid w:val="002C40B9"/>
    <w:rsid w:val="002E1186"/>
    <w:rsid w:val="002E2B51"/>
    <w:rsid w:val="002F195D"/>
    <w:rsid w:val="00306167"/>
    <w:rsid w:val="0031577F"/>
    <w:rsid w:val="00322AD7"/>
    <w:rsid w:val="003274BB"/>
    <w:rsid w:val="00330514"/>
    <w:rsid w:val="003312DA"/>
    <w:rsid w:val="003340BF"/>
    <w:rsid w:val="0033493E"/>
    <w:rsid w:val="00340F23"/>
    <w:rsid w:val="003502AD"/>
    <w:rsid w:val="0035704D"/>
    <w:rsid w:val="0036056D"/>
    <w:rsid w:val="003622CA"/>
    <w:rsid w:val="003736FE"/>
    <w:rsid w:val="0037679B"/>
    <w:rsid w:val="00385DAD"/>
    <w:rsid w:val="00385EDF"/>
    <w:rsid w:val="003A3163"/>
    <w:rsid w:val="003A3BB5"/>
    <w:rsid w:val="003A6E6B"/>
    <w:rsid w:val="003B01AF"/>
    <w:rsid w:val="003D46FF"/>
    <w:rsid w:val="003F5814"/>
    <w:rsid w:val="00403C12"/>
    <w:rsid w:val="00410232"/>
    <w:rsid w:val="00411956"/>
    <w:rsid w:val="0041296D"/>
    <w:rsid w:val="00415414"/>
    <w:rsid w:val="00417348"/>
    <w:rsid w:val="004262A0"/>
    <w:rsid w:val="0044472B"/>
    <w:rsid w:val="00445216"/>
    <w:rsid w:val="00445C75"/>
    <w:rsid w:val="00457358"/>
    <w:rsid w:val="0046633F"/>
    <w:rsid w:val="00475D52"/>
    <w:rsid w:val="00485EC5"/>
    <w:rsid w:val="004906F9"/>
    <w:rsid w:val="004910B8"/>
    <w:rsid w:val="0049182A"/>
    <w:rsid w:val="00493008"/>
    <w:rsid w:val="00495290"/>
    <w:rsid w:val="004956B7"/>
    <w:rsid w:val="004974F3"/>
    <w:rsid w:val="00497E32"/>
    <w:rsid w:val="004A6D4E"/>
    <w:rsid w:val="004B26E8"/>
    <w:rsid w:val="004B3042"/>
    <w:rsid w:val="004C2BAC"/>
    <w:rsid w:val="004C46C8"/>
    <w:rsid w:val="004D49C2"/>
    <w:rsid w:val="004D67CA"/>
    <w:rsid w:val="004E19BC"/>
    <w:rsid w:val="004E21D1"/>
    <w:rsid w:val="004E320C"/>
    <w:rsid w:val="004F42B2"/>
    <w:rsid w:val="004F472F"/>
    <w:rsid w:val="004F50DC"/>
    <w:rsid w:val="004F5250"/>
    <w:rsid w:val="0051427A"/>
    <w:rsid w:val="00522E2B"/>
    <w:rsid w:val="00523E52"/>
    <w:rsid w:val="00527587"/>
    <w:rsid w:val="00530954"/>
    <w:rsid w:val="00530AE2"/>
    <w:rsid w:val="00531A1A"/>
    <w:rsid w:val="00532139"/>
    <w:rsid w:val="00540542"/>
    <w:rsid w:val="00551210"/>
    <w:rsid w:val="00564A1E"/>
    <w:rsid w:val="00566294"/>
    <w:rsid w:val="00571A29"/>
    <w:rsid w:val="00572029"/>
    <w:rsid w:val="00594D1E"/>
    <w:rsid w:val="00595B1F"/>
    <w:rsid w:val="00597130"/>
    <w:rsid w:val="005A02AD"/>
    <w:rsid w:val="005A4C22"/>
    <w:rsid w:val="005C1FC3"/>
    <w:rsid w:val="005C3210"/>
    <w:rsid w:val="005C75AB"/>
    <w:rsid w:val="005E58FC"/>
    <w:rsid w:val="005F0FEA"/>
    <w:rsid w:val="0060085E"/>
    <w:rsid w:val="0060685E"/>
    <w:rsid w:val="00606A30"/>
    <w:rsid w:val="00612107"/>
    <w:rsid w:val="006148E1"/>
    <w:rsid w:val="00641590"/>
    <w:rsid w:val="006420C4"/>
    <w:rsid w:val="0064734C"/>
    <w:rsid w:val="00650CDD"/>
    <w:rsid w:val="006552CC"/>
    <w:rsid w:val="006556D9"/>
    <w:rsid w:val="0066282B"/>
    <w:rsid w:val="006665A9"/>
    <w:rsid w:val="00672F7C"/>
    <w:rsid w:val="00680093"/>
    <w:rsid w:val="00682E20"/>
    <w:rsid w:val="006913AF"/>
    <w:rsid w:val="00691EF6"/>
    <w:rsid w:val="00696796"/>
    <w:rsid w:val="006A279C"/>
    <w:rsid w:val="006B0FEC"/>
    <w:rsid w:val="006B2487"/>
    <w:rsid w:val="006B3F50"/>
    <w:rsid w:val="006B7259"/>
    <w:rsid w:val="006B7F91"/>
    <w:rsid w:val="006C03A0"/>
    <w:rsid w:val="006D33C5"/>
    <w:rsid w:val="006E4577"/>
    <w:rsid w:val="006E712C"/>
    <w:rsid w:val="006F0B70"/>
    <w:rsid w:val="006F4627"/>
    <w:rsid w:val="006F5902"/>
    <w:rsid w:val="00701B7B"/>
    <w:rsid w:val="00702E7F"/>
    <w:rsid w:val="007066F2"/>
    <w:rsid w:val="00710C77"/>
    <w:rsid w:val="00734CF6"/>
    <w:rsid w:val="007365D2"/>
    <w:rsid w:val="00742670"/>
    <w:rsid w:val="00744568"/>
    <w:rsid w:val="007473E6"/>
    <w:rsid w:val="00761926"/>
    <w:rsid w:val="00766AF9"/>
    <w:rsid w:val="00773444"/>
    <w:rsid w:val="00773A51"/>
    <w:rsid w:val="00776B70"/>
    <w:rsid w:val="00783B3D"/>
    <w:rsid w:val="007950F2"/>
    <w:rsid w:val="00797AD0"/>
    <w:rsid w:val="007A26D0"/>
    <w:rsid w:val="007A3D63"/>
    <w:rsid w:val="007B28F6"/>
    <w:rsid w:val="007B505A"/>
    <w:rsid w:val="007B5ABC"/>
    <w:rsid w:val="007B608D"/>
    <w:rsid w:val="007C0D99"/>
    <w:rsid w:val="007D1374"/>
    <w:rsid w:val="007D356C"/>
    <w:rsid w:val="007D4C7A"/>
    <w:rsid w:val="007F17D1"/>
    <w:rsid w:val="007F77BB"/>
    <w:rsid w:val="0080062C"/>
    <w:rsid w:val="008036C5"/>
    <w:rsid w:val="00821983"/>
    <w:rsid w:val="008277F5"/>
    <w:rsid w:val="00833A2C"/>
    <w:rsid w:val="008373A4"/>
    <w:rsid w:val="00845514"/>
    <w:rsid w:val="00846C2D"/>
    <w:rsid w:val="00847255"/>
    <w:rsid w:val="00847962"/>
    <w:rsid w:val="00863552"/>
    <w:rsid w:val="0087415D"/>
    <w:rsid w:val="00883DAD"/>
    <w:rsid w:val="00887B8F"/>
    <w:rsid w:val="00894681"/>
    <w:rsid w:val="00895712"/>
    <w:rsid w:val="008A4F2B"/>
    <w:rsid w:val="008B0255"/>
    <w:rsid w:val="008B3E8D"/>
    <w:rsid w:val="008B58A8"/>
    <w:rsid w:val="008D2D0A"/>
    <w:rsid w:val="008E5BFC"/>
    <w:rsid w:val="00902B00"/>
    <w:rsid w:val="00903232"/>
    <w:rsid w:val="00905D99"/>
    <w:rsid w:val="00912CD2"/>
    <w:rsid w:val="0091324E"/>
    <w:rsid w:val="0091547C"/>
    <w:rsid w:val="00917D1E"/>
    <w:rsid w:val="009207DD"/>
    <w:rsid w:val="00927640"/>
    <w:rsid w:val="00933CAE"/>
    <w:rsid w:val="00940E41"/>
    <w:rsid w:val="00945767"/>
    <w:rsid w:val="00956FF3"/>
    <w:rsid w:val="00972F32"/>
    <w:rsid w:val="009740C9"/>
    <w:rsid w:val="0098299E"/>
    <w:rsid w:val="00985DF0"/>
    <w:rsid w:val="00991FBE"/>
    <w:rsid w:val="0099444C"/>
    <w:rsid w:val="009A39F1"/>
    <w:rsid w:val="009C7CDC"/>
    <w:rsid w:val="009D0649"/>
    <w:rsid w:val="009D4E21"/>
    <w:rsid w:val="009E6BF4"/>
    <w:rsid w:val="009F699D"/>
    <w:rsid w:val="00A054F2"/>
    <w:rsid w:val="00A13E81"/>
    <w:rsid w:val="00A1592E"/>
    <w:rsid w:val="00A24316"/>
    <w:rsid w:val="00A24EBD"/>
    <w:rsid w:val="00A254A6"/>
    <w:rsid w:val="00A30124"/>
    <w:rsid w:val="00A3041D"/>
    <w:rsid w:val="00A30D86"/>
    <w:rsid w:val="00A370D6"/>
    <w:rsid w:val="00A43A6A"/>
    <w:rsid w:val="00A503EB"/>
    <w:rsid w:val="00A5310B"/>
    <w:rsid w:val="00A56504"/>
    <w:rsid w:val="00A61F9A"/>
    <w:rsid w:val="00A64562"/>
    <w:rsid w:val="00A74520"/>
    <w:rsid w:val="00A75C93"/>
    <w:rsid w:val="00A77A6D"/>
    <w:rsid w:val="00A86CE8"/>
    <w:rsid w:val="00A92307"/>
    <w:rsid w:val="00A9233E"/>
    <w:rsid w:val="00AA04B0"/>
    <w:rsid w:val="00AA05A8"/>
    <w:rsid w:val="00AA3DA5"/>
    <w:rsid w:val="00AA5C91"/>
    <w:rsid w:val="00AB673B"/>
    <w:rsid w:val="00AE1E1B"/>
    <w:rsid w:val="00AF3C94"/>
    <w:rsid w:val="00AF588D"/>
    <w:rsid w:val="00B258B5"/>
    <w:rsid w:val="00B25E5C"/>
    <w:rsid w:val="00B309D5"/>
    <w:rsid w:val="00B512BD"/>
    <w:rsid w:val="00B53CB0"/>
    <w:rsid w:val="00B54604"/>
    <w:rsid w:val="00B60FBF"/>
    <w:rsid w:val="00B67C9F"/>
    <w:rsid w:val="00B7444F"/>
    <w:rsid w:val="00B74BC5"/>
    <w:rsid w:val="00B769FE"/>
    <w:rsid w:val="00B82BC9"/>
    <w:rsid w:val="00B9456D"/>
    <w:rsid w:val="00BA7270"/>
    <w:rsid w:val="00BA7485"/>
    <w:rsid w:val="00BA7B65"/>
    <w:rsid w:val="00BB1E7A"/>
    <w:rsid w:val="00BB3F90"/>
    <w:rsid w:val="00BC12BD"/>
    <w:rsid w:val="00BD00B3"/>
    <w:rsid w:val="00BD278F"/>
    <w:rsid w:val="00BE06E4"/>
    <w:rsid w:val="00BE5405"/>
    <w:rsid w:val="00BF0F31"/>
    <w:rsid w:val="00BF1C66"/>
    <w:rsid w:val="00BF39BB"/>
    <w:rsid w:val="00C12762"/>
    <w:rsid w:val="00C14697"/>
    <w:rsid w:val="00C25530"/>
    <w:rsid w:val="00C43DBF"/>
    <w:rsid w:val="00C60E66"/>
    <w:rsid w:val="00C610DE"/>
    <w:rsid w:val="00C72DD1"/>
    <w:rsid w:val="00C7441F"/>
    <w:rsid w:val="00C83B4C"/>
    <w:rsid w:val="00C9042B"/>
    <w:rsid w:val="00C90AE0"/>
    <w:rsid w:val="00C9609D"/>
    <w:rsid w:val="00CC2010"/>
    <w:rsid w:val="00CC2692"/>
    <w:rsid w:val="00CC5AC8"/>
    <w:rsid w:val="00CD2CD7"/>
    <w:rsid w:val="00CE21FC"/>
    <w:rsid w:val="00CE499A"/>
    <w:rsid w:val="00D03BE0"/>
    <w:rsid w:val="00D07669"/>
    <w:rsid w:val="00D1377E"/>
    <w:rsid w:val="00D2663C"/>
    <w:rsid w:val="00D3393A"/>
    <w:rsid w:val="00D34E68"/>
    <w:rsid w:val="00D42685"/>
    <w:rsid w:val="00D50DEC"/>
    <w:rsid w:val="00D54823"/>
    <w:rsid w:val="00D64EC5"/>
    <w:rsid w:val="00D71DF1"/>
    <w:rsid w:val="00D744B9"/>
    <w:rsid w:val="00D84087"/>
    <w:rsid w:val="00D85164"/>
    <w:rsid w:val="00D85E64"/>
    <w:rsid w:val="00D86DAB"/>
    <w:rsid w:val="00D87927"/>
    <w:rsid w:val="00D9454F"/>
    <w:rsid w:val="00D94E30"/>
    <w:rsid w:val="00D974C7"/>
    <w:rsid w:val="00DA0B19"/>
    <w:rsid w:val="00DA4666"/>
    <w:rsid w:val="00DA6AB6"/>
    <w:rsid w:val="00DB619E"/>
    <w:rsid w:val="00DC2D67"/>
    <w:rsid w:val="00DD3DFE"/>
    <w:rsid w:val="00DD6B5C"/>
    <w:rsid w:val="00DF1289"/>
    <w:rsid w:val="00DF12AD"/>
    <w:rsid w:val="00DF2FD9"/>
    <w:rsid w:val="00E020C9"/>
    <w:rsid w:val="00E12CC0"/>
    <w:rsid w:val="00E137F1"/>
    <w:rsid w:val="00E15176"/>
    <w:rsid w:val="00E33665"/>
    <w:rsid w:val="00E42750"/>
    <w:rsid w:val="00E549EE"/>
    <w:rsid w:val="00E560A2"/>
    <w:rsid w:val="00E61B74"/>
    <w:rsid w:val="00E61CDE"/>
    <w:rsid w:val="00E66AB7"/>
    <w:rsid w:val="00E66FC3"/>
    <w:rsid w:val="00E75A78"/>
    <w:rsid w:val="00E7603F"/>
    <w:rsid w:val="00E76FBA"/>
    <w:rsid w:val="00E80178"/>
    <w:rsid w:val="00EA276A"/>
    <w:rsid w:val="00EA2D8C"/>
    <w:rsid w:val="00EC02E4"/>
    <w:rsid w:val="00EE5B4A"/>
    <w:rsid w:val="00EE5CEF"/>
    <w:rsid w:val="00EF3208"/>
    <w:rsid w:val="00EF7375"/>
    <w:rsid w:val="00F23E8B"/>
    <w:rsid w:val="00F43052"/>
    <w:rsid w:val="00F456F5"/>
    <w:rsid w:val="00F52872"/>
    <w:rsid w:val="00F60F76"/>
    <w:rsid w:val="00F639EA"/>
    <w:rsid w:val="00F813DC"/>
    <w:rsid w:val="00F854B5"/>
    <w:rsid w:val="00F85553"/>
    <w:rsid w:val="00F96D92"/>
    <w:rsid w:val="00FA2DC3"/>
    <w:rsid w:val="00FA475A"/>
    <w:rsid w:val="00FB31FD"/>
    <w:rsid w:val="00FC01EE"/>
    <w:rsid w:val="00FC070C"/>
    <w:rsid w:val="00FC3BD2"/>
    <w:rsid w:val="00FC4755"/>
    <w:rsid w:val="00FC6381"/>
    <w:rsid w:val="00FD3296"/>
    <w:rsid w:val="00FE186D"/>
    <w:rsid w:val="00FF46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5244D"/>
  <w15:docId w15:val="{313AD1E9-9ED8-43BB-8E81-8779F0DC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0650C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650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650C8"/>
  </w:style>
  <w:style w:type="paragraph" w:styleId="BalloonText">
    <w:name w:val="Balloon Text"/>
    <w:basedOn w:val="Normal"/>
    <w:link w:val="BalloonTextChar"/>
    <w:semiHidden/>
    <w:unhideWhenUsed/>
    <w:rsid w:val="000650C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650C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74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kovaD\Desktop\Blanks\blanki_pr10\digita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46E6E-28A6-4390-AAEC-F108ED382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1</TotalTime>
  <Pages>9</Pages>
  <Words>1971</Words>
  <Characters>11237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13182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John</dc:creator>
  <cp:lastModifiedBy>Djeni Georgieva Uzunova</cp:lastModifiedBy>
  <cp:revision>2</cp:revision>
  <cp:lastPrinted>2024-05-22T10:33:00Z</cp:lastPrinted>
  <dcterms:created xsi:type="dcterms:W3CDTF">2024-05-22T11:30:00Z</dcterms:created>
  <dcterms:modified xsi:type="dcterms:W3CDTF">2024-05-22T11:30:00Z</dcterms:modified>
</cp:coreProperties>
</file>